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CAA" w:rsidRPr="008C1A60" w:rsidRDefault="00622CAA" w:rsidP="005145E5">
      <w:pPr>
        <w:pStyle w:val="Title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25pt;margin-top:-18pt;width:62.25pt;height:108pt;z-index:251658240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622CAA" w:rsidRDefault="00622CAA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622CAA" w:rsidRDefault="00622CAA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</w:p>
    <w:p w:rsidR="00622CAA" w:rsidRPr="008C1A60" w:rsidRDefault="00622CAA" w:rsidP="00666A1F">
      <w:pPr>
        <w:pStyle w:val="Title"/>
      </w:pPr>
    </w:p>
    <w:p w:rsidR="00622CAA" w:rsidRPr="008C1A60" w:rsidRDefault="00622CAA" w:rsidP="00666A1F">
      <w:pPr>
        <w:pStyle w:val="Title"/>
      </w:pPr>
    </w:p>
    <w:p w:rsidR="00622CAA" w:rsidRPr="008C1A60" w:rsidRDefault="00622CAA" w:rsidP="00666A1F">
      <w:pPr>
        <w:pStyle w:val="Title"/>
      </w:pPr>
    </w:p>
    <w:p w:rsidR="00622CAA" w:rsidRPr="008C1A60" w:rsidRDefault="00622CAA" w:rsidP="00666A1F">
      <w:pPr>
        <w:pStyle w:val="Title"/>
      </w:pPr>
    </w:p>
    <w:p w:rsidR="00622CAA" w:rsidRPr="008C1A60" w:rsidRDefault="00622CAA" w:rsidP="00666A1F">
      <w:pPr>
        <w:pStyle w:val="Title"/>
      </w:pPr>
    </w:p>
    <w:p w:rsidR="00622CAA" w:rsidRPr="008C1A60" w:rsidRDefault="00622CAA" w:rsidP="004068C7">
      <w:pPr>
        <w:pStyle w:val="Title"/>
        <w:jc w:val="right"/>
      </w:pPr>
    </w:p>
    <w:p w:rsidR="00622CAA" w:rsidRPr="008C1A60" w:rsidRDefault="00622CAA" w:rsidP="00666A1F">
      <w:pPr>
        <w:pStyle w:val="Title"/>
      </w:pPr>
      <w:r w:rsidRPr="008C1A60">
        <w:t>Российская Федерация</w:t>
      </w:r>
    </w:p>
    <w:p w:rsidR="00622CAA" w:rsidRPr="008C1A60" w:rsidRDefault="00622CAA" w:rsidP="00666A1F">
      <w:pPr>
        <w:jc w:val="center"/>
        <w:rPr>
          <w:b/>
          <w:bCs/>
          <w:sz w:val="24"/>
          <w:szCs w:val="24"/>
        </w:rPr>
      </w:pPr>
      <w:r w:rsidRPr="008C1A60">
        <w:rPr>
          <w:b/>
          <w:bCs/>
          <w:sz w:val="24"/>
          <w:szCs w:val="24"/>
        </w:rPr>
        <w:t>ХАНТЫ-МАНСИЙСКИЙ АВТОНОМНЫЙ ОКРУГ - ЮГРА</w:t>
      </w:r>
    </w:p>
    <w:p w:rsidR="00622CAA" w:rsidRPr="008C1A60" w:rsidRDefault="00622CAA" w:rsidP="00666A1F">
      <w:pPr>
        <w:jc w:val="center"/>
        <w:rPr>
          <w:b/>
          <w:bCs/>
          <w:sz w:val="24"/>
          <w:szCs w:val="24"/>
        </w:rPr>
      </w:pPr>
      <w:r w:rsidRPr="008C1A60">
        <w:rPr>
          <w:b/>
          <w:bCs/>
          <w:sz w:val="24"/>
          <w:szCs w:val="24"/>
        </w:rPr>
        <w:t>МУНИЦИПАЛЬНОЕ ОБРАЗОВАНИЕ</w:t>
      </w:r>
    </w:p>
    <w:p w:rsidR="00622CAA" w:rsidRPr="008C1A60" w:rsidRDefault="00622CAA" w:rsidP="00666A1F">
      <w:pPr>
        <w:jc w:val="center"/>
        <w:rPr>
          <w:b/>
          <w:bCs/>
          <w:sz w:val="24"/>
          <w:szCs w:val="24"/>
        </w:rPr>
      </w:pPr>
      <w:r w:rsidRPr="008C1A60">
        <w:rPr>
          <w:b/>
          <w:bCs/>
          <w:sz w:val="24"/>
          <w:szCs w:val="24"/>
        </w:rPr>
        <w:t>СОВЕТСКИЙ РАЙОН</w:t>
      </w:r>
    </w:p>
    <w:p w:rsidR="00622CAA" w:rsidRPr="008C1A60" w:rsidRDefault="00622CAA" w:rsidP="00666A1F">
      <w:pPr>
        <w:rPr>
          <w:b/>
          <w:bCs/>
          <w:sz w:val="22"/>
          <w:szCs w:val="22"/>
        </w:rPr>
      </w:pP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</w:p>
    <w:p w:rsidR="00622CAA" w:rsidRPr="008C1A60" w:rsidRDefault="00622CAA" w:rsidP="00666A1F">
      <w:pPr>
        <w:pStyle w:val="Heading2"/>
        <w:jc w:val="center"/>
        <w:rPr>
          <w:b/>
          <w:bCs/>
          <w:sz w:val="48"/>
          <w:szCs w:val="48"/>
        </w:rPr>
      </w:pPr>
      <w:r w:rsidRPr="008C1A60">
        <w:rPr>
          <w:b/>
          <w:bCs/>
          <w:sz w:val="48"/>
          <w:szCs w:val="48"/>
        </w:rPr>
        <w:t>Д У М А</w:t>
      </w:r>
    </w:p>
    <w:p w:rsidR="00622CAA" w:rsidRPr="008C1A60" w:rsidRDefault="00622CAA" w:rsidP="005116F8">
      <w:pPr>
        <w:jc w:val="center"/>
        <w:rPr>
          <w:b/>
          <w:bCs/>
          <w:sz w:val="36"/>
          <w:szCs w:val="36"/>
          <w:u w:val="single"/>
        </w:rPr>
      </w:pPr>
      <w:r w:rsidRPr="008C1A60">
        <w:rPr>
          <w:b/>
          <w:bCs/>
          <w:sz w:val="36"/>
          <w:szCs w:val="36"/>
          <w:u w:val="single"/>
        </w:rPr>
        <w:t xml:space="preserve">___                                                                       </w:t>
      </w:r>
      <w:r>
        <w:rPr>
          <w:b/>
          <w:bCs/>
          <w:sz w:val="36"/>
          <w:szCs w:val="36"/>
          <w:u w:val="single"/>
        </w:rPr>
        <w:t xml:space="preserve">        </w:t>
      </w:r>
      <w:r w:rsidRPr="008C1A60">
        <w:rPr>
          <w:b/>
          <w:bCs/>
          <w:sz w:val="36"/>
          <w:szCs w:val="36"/>
          <w:u w:val="single"/>
        </w:rPr>
        <w:t xml:space="preserve">                 __ ___</w:t>
      </w:r>
    </w:p>
    <w:p w:rsidR="00622CAA" w:rsidRPr="0070671A" w:rsidRDefault="00622CAA" w:rsidP="00666A1F">
      <w:pPr>
        <w:pStyle w:val="Heading1"/>
        <w:rPr>
          <w:b/>
          <w:bCs/>
          <w:sz w:val="52"/>
          <w:szCs w:val="52"/>
        </w:rPr>
      </w:pPr>
      <w:r w:rsidRPr="0070671A">
        <w:rPr>
          <w:b/>
          <w:bCs/>
          <w:sz w:val="52"/>
          <w:szCs w:val="52"/>
        </w:rPr>
        <w:t>Решение</w:t>
      </w:r>
    </w:p>
    <w:p w:rsidR="00622CAA" w:rsidRPr="008C1A60" w:rsidRDefault="00622CAA" w:rsidP="00150E77">
      <w:r>
        <w:t xml:space="preserve"> </w:t>
      </w:r>
    </w:p>
    <w:p w:rsidR="00622CAA" w:rsidRPr="0070671A" w:rsidRDefault="00622CAA" w:rsidP="006257FF">
      <w:pPr>
        <w:jc w:val="both"/>
        <w:rPr>
          <w:sz w:val="26"/>
          <w:szCs w:val="26"/>
        </w:rPr>
      </w:pPr>
      <w:r w:rsidRPr="0070671A">
        <w:rPr>
          <w:sz w:val="26"/>
          <w:szCs w:val="26"/>
        </w:rPr>
        <w:t>от «9» августа 2018 г.</w:t>
      </w:r>
      <w:r w:rsidRPr="0070671A">
        <w:rPr>
          <w:sz w:val="26"/>
          <w:szCs w:val="26"/>
        </w:rPr>
        <w:tab/>
      </w:r>
      <w:r w:rsidRPr="0070671A">
        <w:rPr>
          <w:sz w:val="26"/>
          <w:szCs w:val="26"/>
        </w:rPr>
        <w:tab/>
      </w:r>
      <w:r w:rsidRPr="0070671A">
        <w:rPr>
          <w:sz w:val="26"/>
          <w:szCs w:val="26"/>
        </w:rPr>
        <w:tab/>
      </w:r>
      <w:r w:rsidRPr="0070671A">
        <w:rPr>
          <w:sz w:val="26"/>
          <w:szCs w:val="26"/>
        </w:rPr>
        <w:tab/>
      </w:r>
      <w:r w:rsidRPr="0070671A">
        <w:rPr>
          <w:sz w:val="26"/>
          <w:szCs w:val="26"/>
        </w:rPr>
        <w:tab/>
      </w:r>
      <w:r w:rsidRPr="0070671A">
        <w:rPr>
          <w:sz w:val="26"/>
          <w:szCs w:val="26"/>
        </w:rPr>
        <w:tab/>
      </w:r>
      <w:r w:rsidRPr="0070671A">
        <w:rPr>
          <w:sz w:val="26"/>
          <w:szCs w:val="26"/>
        </w:rPr>
        <w:tab/>
      </w:r>
      <w:r w:rsidRPr="0070671A">
        <w:rPr>
          <w:sz w:val="26"/>
          <w:szCs w:val="26"/>
        </w:rPr>
        <w:tab/>
        <w:t xml:space="preserve">                         </w:t>
      </w:r>
      <w:r>
        <w:rPr>
          <w:sz w:val="26"/>
          <w:szCs w:val="26"/>
        </w:rPr>
        <w:t xml:space="preserve"> </w:t>
      </w:r>
      <w:r w:rsidRPr="0070671A">
        <w:rPr>
          <w:sz w:val="26"/>
          <w:szCs w:val="26"/>
        </w:rPr>
        <w:t>№ 198</w:t>
      </w:r>
    </w:p>
    <w:p w:rsidR="00622CAA" w:rsidRPr="0070671A" w:rsidRDefault="00622CAA" w:rsidP="00666A1F">
      <w:pPr>
        <w:rPr>
          <w:sz w:val="26"/>
          <w:szCs w:val="26"/>
        </w:rPr>
      </w:pPr>
      <w:r w:rsidRPr="0070671A">
        <w:rPr>
          <w:sz w:val="26"/>
          <w:szCs w:val="26"/>
        </w:rPr>
        <w:t>г. Советский</w:t>
      </w:r>
    </w:p>
    <w:p w:rsidR="00622CAA" w:rsidRPr="0070671A" w:rsidRDefault="00622CAA" w:rsidP="00B17139">
      <w:pPr>
        <w:rPr>
          <w:sz w:val="26"/>
          <w:szCs w:val="26"/>
        </w:rPr>
      </w:pPr>
    </w:p>
    <w:p w:rsidR="00622CAA" w:rsidRPr="0070671A" w:rsidRDefault="00622CAA" w:rsidP="00B17139">
      <w:pPr>
        <w:rPr>
          <w:sz w:val="26"/>
          <w:szCs w:val="26"/>
        </w:rPr>
      </w:pPr>
    </w:p>
    <w:p w:rsidR="00622CAA" w:rsidRPr="0070671A" w:rsidRDefault="00622CAA" w:rsidP="00C86936">
      <w:pPr>
        <w:tabs>
          <w:tab w:val="num" w:pos="0"/>
        </w:tabs>
        <w:jc w:val="both"/>
        <w:rPr>
          <w:sz w:val="26"/>
          <w:szCs w:val="26"/>
        </w:rPr>
      </w:pPr>
      <w:r w:rsidRPr="0070671A">
        <w:rPr>
          <w:sz w:val="26"/>
          <w:szCs w:val="26"/>
        </w:rPr>
        <w:t xml:space="preserve">О внесении изменений и дополнений в решение </w:t>
      </w:r>
    </w:p>
    <w:p w:rsidR="00622CAA" w:rsidRPr="0070671A" w:rsidRDefault="00622CAA" w:rsidP="00C86936">
      <w:pPr>
        <w:tabs>
          <w:tab w:val="num" w:pos="0"/>
        </w:tabs>
        <w:jc w:val="both"/>
        <w:rPr>
          <w:sz w:val="26"/>
          <w:szCs w:val="26"/>
        </w:rPr>
      </w:pPr>
      <w:r w:rsidRPr="0070671A">
        <w:rPr>
          <w:sz w:val="26"/>
          <w:szCs w:val="26"/>
        </w:rPr>
        <w:t xml:space="preserve">Думы Советского района от 20.12.2017 № 134 </w:t>
      </w:r>
    </w:p>
    <w:p w:rsidR="00622CAA" w:rsidRPr="0070671A" w:rsidRDefault="00622CAA" w:rsidP="00C86936">
      <w:pPr>
        <w:tabs>
          <w:tab w:val="num" w:pos="0"/>
        </w:tabs>
        <w:jc w:val="both"/>
        <w:rPr>
          <w:sz w:val="26"/>
          <w:szCs w:val="26"/>
        </w:rPr>
      </w:pPr>
      <w:r w:rsidRPr="0070671A">
        <w:rPr>
          <w:sz w:val="26"/>
          <w:szCs w:val="26"/>
        </w:rPr>
        <w:t xml:space="preserve">«О бюджете Советского района на 2018 год </w:t>
      </w:r>
    </w:p>
    <w:p w:rsidR="00622CAA" w:rsidRPr="0070671A" w:rsidRDefault="00622CAA" w:rsidP="00C86936">
      <w:pPr>
        <w:tabs>
          <w:tab w:val="num" w:pos="0"/>
        </w:tabs>
        <w:jc w:val="both"/>
        <w:rPr>
          <w:sz w:val="26"/>
          <w:szCs w:val="26"/>
        </w:rPr>
      </w:pPr>
      <w:r w:rsidRPr="0070671A">
        <w:rPr>
          <w:sz w:val="26"/>
          <w:szCs w:val="26"/>
        </w:rPr>
        <w:t>и на плановый период 2019 и 2020 годов»</w:t>
      </w:r>
    </w:p>
    <w:p w:rsidR="00622CAA" w:rsidRPr="0070671A" w:rsidRDefault="00622CAA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622CAA" w:rsidRPr="0070671A" w:rsidRDefault="00622CAA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622CAA" w:rsidRPr="0070671A" w:rsidRDefault="00622CAA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70671A">
        <w:rPr>
          <w:sz w:val="26"/>
          <w:szCs w:val="26"/>
        </w:rPr>
        <w:tab/>
        <w:t>В соответствии с Бюджетным кодексом Российской Федерации, Уставом Советского района, решением Думы Советского района от 29.02.2012 № 121 «О Положении о бюджетном устройстве и бюджетном процессе в Советском районе»,</w:t>
      </w:r>
    </w:p>
    <w:p w:rsidR="00622CAA" w:rsidRPr="0070671A" w:rsidRDefault="00622CAA" w:rsidP="00730D4A">
      <w:pPr>
        <w:tabs>
          <w:tab w:val="num" w:pos="0"/>
        </w:tabs>
        <w:ind w:firstLine="567"/>
        <w:jc w:val="both"/>
        <w:rPr>
          <w:sz w:val="16"/>
          <w:szCs w:val="16"/>
        </w:rPr>
      </w:pPr>
    </w:p>
    <w:p w:rsidR="00622CAA" w:rsidRPr="0070671A" w:rsidRDefault="00622CAA" w:rsidP="00730D4A">
      <w:pPr>
        <w:tabs>
          <w:tab w:val="num" w:pos="0"/>
        </w:tabs>
        <w:ind w:firstLine="567"/>
        <w:jc w:val="center"/>
        <w:rPr>
          <w:sz w:val="26"/>
          <w:szCs w:val="26"/>
        </w:rPr>
      </w:pPr>
      <w:r w:rsidRPr="0070671A">
        <w:rPr>
          <w:sz w:val="26"/>
          <w:szCs w:val="26"/>
        </w:rPr>
        <w:t>Дума Советского района решила:</w:t>
      </w:r>
    </w:p>
    <w:p w:rsidR="00622CAA" w:rsidRPr="0070671A" w:rsidRDefault="00622CAA" w:rsidP="00730D4A">
      <w:pPr>
        <w:tabs>
          <w:tab w:val="num" w:pos="0"/>
        </w:tabs>
        <w:ind w:firstLine="567"/>
        <w:jc w:val="both"/>
        <w:rPr>
          <w:sz w:val="16"/>
          <w:szCs w:val="16"/>
        </w:rPr>
      </w:pPr>
    </w:p>
    <w:p w:rsidR="00622CAA" w:rsidRPr="0070671A" w:rsidRDefault="00622CAA" w:rsidP="00940765">
      <w:pPr>
        <w:ind w:firstLine="567"/>
        <w:jc w:val="both"/>
        <w:rPr>
          <w:sz w:val="26"/>
          <w:szCs w:val="26"/>
        </w:rPr>
      </w:pPr>
      <w:r w:rsidRPr="0070671A">
        <w:rPr>
          <w:sz w:val="26"/>
          <w:szCs w:val="26"/>
        </w:rPr>
        <w:t>1. Внести в решение Думы Советского района от 20.12.2017 № 134 «О бюджете Советского района на 2018 год и на плановый период 2019 и 2020 годов» следующие изменения и дополнения:</w:t>
      </w:r>
    </w:p>
    <w:p w:rsidR="00622CAA" w:rsidRPr="0070671A" w:rsidRDefault="00622CAA" w:rsidP="003810F3">
      <w:pPr>
        <w:ind w:firstLine="567"/>
        <w:jc w:val="both"/>
        <w:rPr>
          <w:sz w:val="26"/>
          <w:szCs w:val="26"/>
        </w:rPr>
      </w:pPr>
      <w:r w:rsidRPr="0070671A">
        <w:rPr>
          <w:sz w:val="26"/>
          <w:szCs w:val="26"/>
        </w:rPr>
        <w:t>1.1. в статье 1:</w:t>
      </w:r>
    </w:p>
    <w:p w:rsidR="00622CAA" w:rsidRPr="0070671A" w:rsidRDefault="00622CAA" w:rsidP="00940765">
      <w:pPr>
        <w:pStyle w:val="a1"/>
        <w:spacing w:line="240" w:lineRule="auto"/>
        <w:ind w:firstLine="567"/>
        <w:jc w:val="both"/>
        <w:rPr>
          <w:sz w:val="26"/>
          <w:szCs w:val="26"/>
        </w:rPr>
      </w:pPr>
      <w:r w:rsidRPr="0070671A">
        <w:rPr>
          <w:sz w:val="26"/>
          <w:szCs w:val="26"/>
        </w:rPr>
        <w:t>1.1.1. в подпункте 2 пункта 1 цифры «4 195 096 421 рубль 41 копейка» заменить цифрами «4 250 096 421 рубль 41 копейка»;</w:t>
      </w:r>
    </w:p>
    <w:p w:rsidR="00622CAA" w:rsidRPr="0070671A" w:rsidRDefault="00622CAA" w:rsidP="004D1251">
      <w:pPr>
        <w:pStyle w:val="a1"/>
        <w:spacing w:line="240" w:lineRule="auto"/>
        <w:ind w:firstLine="567"/>
        <w:jc w:val="both"/>
        <w:rPr>
          <w:sz w:val="26"/>
          <w:szCs w:val="26"/>
        </w:rPr>
      </w:pPr>
      <w:r w:rsidRPr="0070671A">
        <w:rPr>
          <w:sz w:val="26"/>
          <w:szCs w:val="26"/>
        </w:rPr>
        <w:t>1.1.2. в подпункте 3 пункта 1 цифры «181 524 139 рублей 22 копейки» заменить цифрами «236 524 139 рублей 22 копейки»;</w:t>
      </w:r>
    </w:p>
    <w:p w:rsidR="00622CAA" w:rsidRPr="0070671A" w:rsidRDefault="00622CAA" w:rsidP="0042457B">
      <w:pPr>
        <w:pStyle w:val="a1"/>
        <w:spacing w:line="240" w:lineRule="auto"/>
        <w:ind w:firstLine="567"/>
        <w:jc w:val="both"/>
        <w:rPr>
          <w:sz w:val="26"/>
          <w:szCs w:val="26"/>
        </w:rPr>
      </w:pPr>
      <w:r w:rsidRPr="0070671A">
        <w:rPr>
          <w:sz w:val="26"/>
          <w:szCs w:val="26"/>
        </w:rPr>
        <w:t>1.1.3. в подпункте 5 пункта 1 цифры «404 300 000 рублей 00 копеек» заменить цифрами «459 300 000 рублей 00 копеек»;</w:t>
      </w:r>
    </w:p>
    <w:p w:rsidR="00622CAA" w:rsidRPr="0070671A" w:rsidRDefault="00622CAA" w:rsidP="00A6646B">
      <w:pPr>
        <w:ind w:firstLine="567"/>
        <w:jc w:val="both"/>
        <w:rPr>
          <w:sz w:val="26"/>
          <w:szCs w:val="26"/>
        </w:rPr>
      </w:pPr>
      <w:r w:rsidRPr="0070671A">
        <w:rPr>
          <w:sz w:val="26"/>
          <w:szCs w:val="26"/>
        </w:rPr>
        <w:t>1.2. в подпункте 1 пункта 8 статьи 3 цифры «273 034 119 рублей 14 копеек» заменить цифрами «276 891 319 рублей 14 копеек»;</w:t>
      </w:r>
    </w:p>
    <w:p w:rsidR="00622CAA" w:rsidRPr="0070671A" w:rsidRDefault="00622CAA" w:rsidP="00C923DD">
      <w:pPr>
        <w:ind w:firstLine="567"/>
        <w:jc w:val="both"/>
        <w:rPr>
          <w:sz w:val="26"/>
          <w:szCs w:val="26"/>
        </w:rPr>
      </w:pPr>
      <w:r w:rsidRPr="0070671A">
        <w:rPr>
          <w:sz w:val="26"/>
          <w:szCs w:val="26"/>
        </w:rPr>
        <w:t>1.3. в статье 5:</w:t>
      </w:r>
    </w:p>
    <w:p w:rsidR="00622CAA" w:rsidRPr="0070671A" w:rsidRDefault="00622CAA" w:rsidP="00C923DD">
      <w:pPr>
        <w:ind w:firstLine="567"/>
        <w:jc w:val="both"/>
        <w:rPr>
          <w:sz w:val="26"/>
          <w:szCs w:val="26"/>
        </w:rPr>
      </w:pPr>
      <w:r w:rsidRPr="0070671A">
        <w:rPr>
          <w:sz w:val="26"/>
          <w:szCs w:val="26"/>
        </w:rPr>
        <w:t>1.3.1. в подпункте 1 пункта 1 цифры «357 417 039 рублей 75 копеек» заменить цифрами «372 017 039 рублей 75 копеек»;</w:t>
      </w:r>
    </w:p>
    <w:p w:rsidR="00622CAA" w:rsidRPr="0070671A" w:rsidRDefault="00622CAA" w:rsidP="00C923DD">
      <w:pPr>
        <w:ind w:firstLine="567"/>
        <w:jc w:val="both"/>
        <w:rPr>
          <w:sz w:val="26"/>
          <w:szCs w:val="26"/>
        </w:rPr>
      </w:pPr>
      <w:r w:rsidRPr="0070671A">
        <w:rPr>
          <w:sz w:val="26"/>
          <w:szCs w:val="26"/>
        </w:rPr>
        <w:t>1.3.2. в подпункте 1 пункта 5 цифры «226 132 519 рублей 75 копеек» заменить цифрами «240 732 519 рублей 75 копеек»;</w:t>
      </w:r>
    </w:p>
    <w:p w:rsidR="00622CAA" w:rsidRPr="0070671A" w:rsidRDefault="00622CAA" w:rsidP="002424B3">
      <w:pPr>
        <w:pStyle w:val="a1"/>
        <w:spacing w:line="240" w:lineRule="auto"/>
        <w:ind w:firstLine="567"/>
        <w:jc w:val="both"/>
        <w:rPr>
          <w:sz w:val="26"/>
          <w:szCs w:val="26"/>
        </w:rPr>
      </w:pPr>
      <w:r w:rsidRPr="0070671A">
        <w:rPr>
          <w:sz w:val="26"/>
          <w:szCs w:val="26"/>
        </w:rPr>
        <w:t>1.4. приложение 5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2018 год» изложить в новой редакции согласно приложению 1 к настоящему решению;</w:t>
      </w:r>
    </w:p>
    <w:p w:rsidR="00622CAA" w:rsidRPr="0070671A" w:rsidRDefault="00622CAA" w:rsidP="002424B3">
      <w:pPr>
        <w:pStyle w:val="a1"/>
        <w:spacing w:line="240" w:lineRule="auto"/>
        <w:ind w:firstLine="567"/>
        <w:jc w:val="both"/>
        <w:rPr>
          <w:sz w:val="26"/>
          <w:szCs w:val="26"/>
        </w:rPr>
      </w:pPr>
      <w:r w:rsidRPr="0070671A">
        <w:rPr>
          <w:sz w:val="26"/>
          <w:szCs w:val="26"/>
        </w:rPr>
        <w:t>1.5 приложение 7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2018 год» изложить в новой редакции согласно приложению 2 к настоящему решению;</w:t>
      </w:r>
    </w:p>
    <w:p w:rsidR="00622CAA" w:rsidRPr="0070671A" w:rsidRDefault="00622CAA" w:rsidP="002424B3">
      <w:pPr>
        <w:ind w:firstLine="567"/>
        <w:jc w:val="both"/>
        <w:rPr>
          <w:sz w:val="26"/>
          <w:szCs w:val="26"/>
        </w:rPr>
      </w:pPr>
      <w:r w:rsidRPr="0070671A">
        <w:rPr>
          <w:sz w:val="26"/>
          <w:szCs w:val="26"/>
        </w:rPr>
        <w:t>1.6. приложение 9 «Распределение бюджетных ассигнований по разделам и подразделам классификации расходов бюджета Советского района на 2018 год» изложить в новой редакции согласно приложению 3 к настоящему решению;</w:t>
      </w:r>
    </w:p>
    <w:p w:rsidR="00622CAA" w:rsidRPr="0070671A" w:rsidRDefault="00622CAA" w:rsidP="002424B3">
      <w:pPr>
        <w:ind w:firstLine="567"/>
        <w:jc w:val="both"/>
        <w:rPr>
          <w:sz w:val="26"/>
          <w:szCs w:val="26"/>
        </w:rPr>
      </w:pPr>
      <w:r w:rsidRPr="0070671A">
        <w:rPr>
          <w:sz w:val="26"/>
          <w:szCs w:val="26"/>
        </w:rPr>
        <w:t>1.7. приложение 11 «Ведомственная структура расходов бюджета Советского района на 2018 год» изложить в новой редакции согласно приложению 4 к настоящему решению;</w:t>
      </w:r>
    </w:p>
    <w:p w:rsidR="00622CAA" w:rsidRPr="0070671A" w:rsidRDefault="00622CAA" w:rsidP="001D3B50">
      <w:pPr>
        <w:ind w:firstLine="567"/>
        <w:jc w:val="both"/>
        <w:rPr>
          <w:sz w:val="26"/>
          <w:szCs w:val="26"/>
        </w:rPr>
      </w:pPr>
      <w:r w:rsidRPr="0070671A">
        <w:rPr>
          <w:sz w:val="26"/>
          <w:szCs w:val="26"/>
        </w:rPr>
        <w:t>1.8. приложение 13 «Источники внутреннего финансирования дефицита бюджета Советского района на 2018 год» изложить в новой редакции согласно приложению 5 к настоящему решению;</w:t>
      </w:r>
    </w:p>
    <w:p w:rsidR="00622CAA" w:rsidRPr="0070671A" w:rsidRDefault="00622CAA" w:rsidP="00387301">
      <w:pPr>
        <w:ind w:firstLine="567"/>
        <w:jc w:val="both"/>
        <w:rPr>
          <w:sz w:val="26"/>
          <w:szCs w:val="26"/>
        </w:rPr>
      </w:pPr>
      <w:r w:rsidRPr="0070671A">
        <w:rPr>
          <w:sz w:val="26"/>
          <w:szCs w:val="26"/>
        </w:rPr>
        <w:t>1.9. приложение 15 «Распределение межбюджетных трансфертов бюджетам поселений, входящих в состав Советского района, на 2018 год» изложить в новой редакции согласно приложению 6 к настоящему решению;</w:t>
      </w:r>
    </w:p>
    <w:p w:rsidR="00622CAA" w:rsidRPr="0070671A" w:rsidRDefault="00622CAA" w:rsidP="00206C4A">
      <w:pPr>
        <w:ind w:firstLine="567"/>
        <w:jc w:val="both"/>
        <w:rPr>
          <w:sz w:val="26"/>
          <w:szCs w:val="26"/>
        </w:rPr>
      </w:pPr>
      <w:r w:rsidRPr="0070671A">
        <w:rPr>
          <w:sz w:val="26"/>
          <w:szCs w:val="26"/>
        </w:rPr>
        <w:t>1.10. приложение 21 «Распределение иных межбюджетных трансфертов бюджетам поселений, входящих в состав Советского района, на 2018 год» изложить в новой редакции согласно приложению 7 к настоящему решению;</w:t>
      </w:r>
    </w:p>
    <w:p w:rsidR="00622CAA" w:rsidRPr="0070671A" w:rsidRDefault="00622CAA" w:rsidP="00060283">
      <w:pPr>
        <w:ind w:firstLine="567"/>
        <w:jc w:val="both"/>
        <w:rPr>
          <w:sz w:val="26"/>
          <w:szCs w:val="26"/>
        </w:rPr>
      </w:pPr>
      <w:r w:rsidRPr="0070671A">
        <w:rPr>
          <w:sz w:val="26"/>
          <w:szCs w:val="26"/>
        </w:rPr>
        <w:t>1.11. приложение 25 «Программа муниципальных внутренних заимствований Советского района на 2018 год» изложить в новой редакции согласно приложению 8 к настоящему решению;</w:t>
      </w:r>
    </w:p>
    <w:p w:rsidR="00622CAA" w:rsidRPr="0070671A" w:rsidRDefault="00622CAA" w:rsidP="00075436">
      <w:pPr>
        <w:ind w:firstLine="567"/>
        <w:jc w:val="both"/>
        <w:rPr>
          <w:sz w:val="26"/>
          <w:szCs w:val="26"/>
        </w:rPr>
      </w:pPr>
      <w:r w:rsidRPr="0070671A">
        <w:rPr>
          <w:sz w:val="26"/>
          <w:szCs w:val="26"/>
        </w:rPr>
        <w:t>1.12. приложение 27 «Предоставление субсидий юридическим лицам, индивидуальным предпринимателям, физическим лицам из средств бюджета Советского района на 2018 год» изложить в новой редакции согласно приложению 9 к настоящему решению.</w:t>
      </w:r>
    </w:p>
    <w:p w:rsidR="00622CAA" w:rsidRPr="0070671A" w:rsidRDefault="00622CAA" w:rsidP="00940765">
      <w:pPr>
        <w:ind w:firstLine="567"/>
        <w:jc w:val="both"/>
        <w:rPr>
          <w:sz w:val="26"/>
          <w:szCs w:val="26"/>
        </w:rPr>
      </w:pPr>
      <w:r w:rsidRPr="0070671A">
        <w:rPr>
          <w:sz w:val="26"/>
          <w:szCs w:val="26"/>
        </w:rPr>
        <w:t>2. Опубликовать настоящее решение в периодическом печатном издании «Вестник Советского района» и разместить на официальном сайте Советского района.</w:t>
      </w:r>
    </w:p>
    <w:p w:rsidR="00622CAA" w:rsidRPr="0070671A" w:rsidRDefault="00622CAA" w:rsidP="00F36435">
      <w:pPr>
        <w:ind w:firstLine="567"/>
        <w:jc w:val="both"/>
        <w:rPr>
          <w:sz w:val="26"/>
          <w:szCs w:val="26"/>
        </w:rPr>
      </w:pPr>
      <w:r w:rsidRPr="0070671A">
        <w:rPr>
          <w:sz w:val="26"/>
          <w:szCs w:val="26"/>
        </w:rPr>
        <w:t>3.</w:t>
      </w:r>
      <w:r w:rsidRPr="0070671A">
        <w:rPr>
          <w:b/>
          <w:bCs/>
          <w:sz w:val="26"/>
          <w:szCs w:val="26"/>
        </w:rPr>
        <w:t xml:space="preserve"> </w:t>
      </w:r>
      <w:r w:rsidRPr="0070671A">
        <w:rPr>
          <w:sz w:val="26"/>
          <w:szCs w:val="26"/>
        </w:rPr>
        <w:t>Настоящее решение вступает в силу после официального опубликования.</w:t>
      </w:r>
    </w:p>
    <w:p w:rsidR="00622CAA" w:rsidRPr="0070671A" w:rsidRDefault="00622CAA" w:rsidP="005555C8">
      <w:pPr>
        <w:rPr>
          <w:sz w:val="26"/>
          <w:szCs w:val="26"/>
        </w:rPr>
      </w:pPr>
    </w:p>
    <w:p w:rsidR="00622CAA" w:rsidRPr="0070671A" w:rsidRDefault="00622CAA" w:rsidP="005555C8">
      <w:pPr>
        <w:rPr>
          <w:sz w:val="26"/>
          <w:szCs w:val="26"/>
        </w:rPr>
      </w:pPr>
    </w:p>
    <w:p w:rsidR="00622CAA" w:rsidRPr="0070671A" w:rsidRDefault="00622CAA" w:rsidP="005555C8">
      <w:pPr>
        <w:rPr>
          <w:sz w:val="26"/>
          <w:szCs w:val="26"/>
        </w:rPr>
      </w:pPr>
    </w:p>
    <w:p w:rsidR="00622CAA" w:rsidRPr="0070671A" w:rsidRDefault="00622CAA" w:rsidP="005B2B52">
      <w:pPr>
        <w:rPr>
          <w:sz w:val="26"/>
          <w:szCs w:val="26"/>
        </w:rPr>
      </w:pPr>
      <w:r>
        <w:rPr>
          <w:sz w:val="26"/>
          <w:szCs w:val="26"/>
        </w:rPr>
        <w:t xml:space="preserve">Исполняющий обязанности председателя                           </w:t>
      </w:r>
      <w:r w:rsidRPr="0070671A">
        <w:rPr>
          <w:sz w:val="26"/>
          <w:szCs w:val="26"/>
        </w:rPr>
        <w:t>Глава Советского района</w:t>
      </w:r>
    </w:p>
    <w:p w:rsidR="00622CAA" w:rsidRPr="0070671A" w:rsidRDefault="00622CAA" w:rsidP="005B2B52">
      <w:pPr>
        <w:rPr>
          <w:sz w:val="26"/>
          <w:szCs w:val="26"/>
        </w:rPr>
      </w:pPr>
      <w:r w:rsidRPr="0070671A">
        <w:rPr>
          <w:sz w:val="26"/>
          <w:szCs w:val="26"/>
        </w:rPr>
        <w:t xml:space="preserve">Думы Советского района                                                </w:t>
      </w:r>
    </w:p>
    <w:p w:rsidR="00622CAA" w:rsidRPr="0070671A" w:rsidRDefault="00622CAA" w:rsidP="005B2B52">
      <w:pPr>
        <w:rPr>
          <w:sz w:val="26"/>
          <w:szCs w:val="26"/>
        </w:rPr>
      </w:pPr>
    </w:p>
    <w:p w:rsidR="00622CAA" w:rsidRPr="0070671A" w:rsidRDefault="00622CAA" w:rsidP="001971B0">
      <w:pPr>
        <w:ind w:right="-219"/>
        <w:rPr>
          <w:sz w:val="26"/>
          <w:szCs w:val="26"/>
        </w:rPr>
      </w:pPr>
      <w:r w:rsidRPr="0070671A">
        <w:rPr>
          <w:sz w:val="26"/>
          <w:szCs w:val="26"/>
          <w:u w:val="single"/>
        </w:rPr>
        <w:t xml:space="preserve">                         </w:t>
      </w:r>
      <w:r w:rsidRPr="0070671A">
        <w:rPr>
          <w:sz w:val="26"/>
          <w:szCs w:val="26"/>
        </w:rPr>
        <w:t xml:space="preserve"> </w:t>
      </w:r>
      <w:r>
        <w:rPr>
          <w:sz w:val="26"/>
          <w:szCs w:val="26"/>
        </w:rPr>
        <w:t>Ю.А. Кочурова</w:t>
      </w:r>
      <w:r w:rsidRPr="0070671A">
        <w:rPr>
          <w:sz w:val="26"/>
          <w:szCs w:val="26"/>
        </w:rPr>
        <w:t xml:space="preserve">               </w:t>
      </w:r>
      <w:r>
        <w:rPr>
          <w:sz w:val="26"/>
          <w:szCs w:val="26"/>
        </w:rPr>
        <w:t xml:space="preserve">                              </w:t>
      </w:r>
      <w:r w:rsidRPr="0070671A">
        <w:rPr>
          <w:sz w:val="26"/>
          <w:szCs w:val="26"/>
        </w:rPr>
        <w:t xml:space="preserve"> </w:t>
      </w:r>
      <w:r w:rsidRPr="0070671A">
        <w:rPr>
          <w:sz w:val="26"/>
          <w:szCs w:val="26"/>
          <w:u w:val="single"/>
        </w:rPr>
        <w:t xml:space="preserve">       </w:t>
      </w:r>
      <w:r>
        <w:rPr>
          <w:sz w:val="26"/>
          <w:szCs w:val="26"/>
          <w:u w:val="single"/>
        </w:rPr>
        <w:t xml:space="preserve">           </w:t>
      </w:r>
      <w:r w:rsidRPr="0070671A">
        <w:rPr>
          <w:sz w:val="26"/>
          <w:szCs w:val="26"/>
          <w:u w:val="single"/>
        </w:rPr>
        <w:t xml:space="preserve">            </w:t>
      </w:r>
      <w:r w:rsidRPr="0070671A">
        <w:rPr>
          <w:sz w:val="26"/>
          <w:szCs w:val="26"/>
        </w:rPr>
        <w:t xml:space="preserve"> И.А.Набатов</w:t>
      </w:r>
    </w:p>
    <w:p w:rsidR="00622CAA" w:rsidRPr="0070671A" w:rsidRDefault="00622CAA" w:rsidP="005B2B52">
      <w:pPr>
        <w:rPr>
          <w:sz w:val="26"/>
          <w:szCs w:val="26"/>
        </w:rPr>
      </w:pPr>
    </w:p>
    <w:p w:rsidR="00622CAA" w:rsidRPr="0070671A" w:rsidRDefault="00622CAA" w:rsidP="005B2B52">
      <w:pPr>
        <w:spacing w:line="240" w:lineRule="atLeast"/>
        <w:jc w:val="both"/>
        <w:rPr>
          <w:sz w:val="24"/>
          <w:szCs w:val="24"/>
        </w:rPr>
      </w:pPr>
      <w:r w:rsidRPr="0070671A">
        <w:rPr>
          <w:sz w:val="24"/>
          <w:szCs w:val="24"/>
        </w:rPr>
        <w:t xml:space="preserve">Дата принятия решения                                                      </w:t>
      </w:r>
      <w:r>
        <w:rPr>
          <w:sz w:val="24"/>
          <w:szCs w:val="24"/>
        </w:rPr>
        <w:t xml:space="preserve">        </w:t>
      </w:r>
      <w:r w:rsidRPr="0070671A">
        <w:rPr>
          <w:sz w:val="24"/>
          <w:szCs w:val="24"/>
        </w:rPr>
        <w:t xml:space="preserve">   Дата подписания</w:t>
      </w:r>
    </w:p>
    <w:p w:rsidR="00622CAA" w:rsidRPr="0070671A" w:rsidRDefault="00622CAA">
      <w:pPr>
        <w:spacing w:line="240" w:lineRule="atLeast"/>
        <w:jc w:val="both"/>
        <w:rPr>
          <w:sz w:val="24"/>
          <w:szCs w:val="24"/>
        </w:rPr>
      </w:pPr>
      <w:r w:rsidRPr="0070671A">
        <w:rPr>
          <w:sz w:val="24"/>
          <w:szCs w:val="24"/>
        </w:rPr>
        <w:t>«</w:t>
      </w:r>
      <w:r>
        <w:rPr>
          <w:sz w:val="24"/>
          <w:szCs w:val="24"/>
        </w:rPr>
        <w:t>9</w:t>
      </w:r>
      <w:r w:rsidRPr="0070671A">
        <w:rPr>
          <w:sz w:val="24"/>
          <w:szCs w:val="24"/>
        </w:rPr>
        <w:t xml:space="preserve">» </w:t>
      </w:r>
      <w:r>
        <w:rPr>
          <w:sz w:val="24"/>
          <w:szCs w:val="24"/>
        </w:rPr>
        <w:t>августа</w:t>
      </w:r>
      <w:r w:rsidRPr="0070671A">
        <w:rPr>
          <w:sz w:val="24"/>
          <w:szCs w:val="24"/>
        </w:rPr>
        <w:t xml:space="preserve"> 2018 г.                                 </w:t>
      </w:r>
      <w:r>
        <w:rPr>
          <w:sz w:val="24"/>
          <w:szCs w:val="24"/>
        </w:rPr>
        <w:t xml:space="preserve">                                        </w:t>
      </w:r>
      <w:r w:rsidRPr="0070671A">
        <w:rPr>
          <w:sz w:val="24"/>
          <w:szCs w:val="24"/>
        </w:rPr>
        <w:t xml:space="preserve"> «</w:t>
      </w:r>
      <w:r>
        <w:rPr>
          <w:sz w:val="24"/>
          <w:szCs w:val="24"/>
        </w:rPr>
        <w:t>9</w:t>
      </w:r>
      <w:r w:rsidRPr="0070671A">
        <w:rPr>
          <w:sz w:val="24"/>
          <w:szCs w:val="24"/>
        </w:rPr>
        <w:t xml:space="preserve">» </w:t>
      </w:r>
      <w:r>
        <w:rPr>
          <w:sz w:val="24"/>
          <w:szCs w:val="24"/>
        </w:rPr>
        <w:t>августа</w:t>
      </w:r>
      <w:r w:rsidRPr="0070671A">
        <w:rPr>
          <w:sz w:val="24"/>
          <w:szCs w:val="24"/>
        </w:rPr>
        <w:t xml:space="preserve"> 2018 г.</w:t>
      </w:r>
    </w:p>
    <w:sectPr w:rsidR="00622CAA" w:rsidRPr="0070671A" w:rsidSect="0070671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2CAA" w:rsidRDefault="00622CAA">
      <w:r>
        <w:separator/>
      </w:r>
    </w:p>
  </w:endnote>
  <w:endnote w:type="continuationSeparator" w:id="0">
    <w:p w:rsidR="00622CAA" w:rsidRDefault="00622C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2CAA" w:rsidRDefault="00622CAA">
      <w:r>
        <w:separator/>
      </w:r>
    </w:p>
  </w:footnote>
  <w:footnote w:type="continuationSeparator" w:id="0">
    <w:p w:rsidR="00622CAA" w:rsidRDefault="00622C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cs="Times New Roman"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  <w:rPr>
        <w:rFonts w:cs="Times New Roman"/>
      </w:r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5D4B"/>
    <w:rsid w:val="00003E6A"/>
    <w:rsid w:val="00003F29"/>
    <w:rsid w:val="00004214"/>
    <w:rsid w:val="000046A6"/>
    <w:rsid w:val="0000606E"/>
    <w:rsid w:val="00013AE1"/>
    <w:rsid w:val="000140D5"/>
    <w:rsid w:val="00014868"/>
    <w:rsid w:val="00014953"/>
    <w:rsid w:val="00014ECA"/>
    <w:rsid w:val="00014FA6"/>
    <w:rsid w:val="000155E8"/>
    <w:rsid w:val="0001595F"/>
    <w:rsid w:val="0001641B"/>
    <w:rsid w:val="00016BD9"/>
    <w:rsid w:val="00020FEE"/>
    <w:rsid w:val="00024DD9"/>
    <w:rsid w:val="000265D8"/>
    <w:rsid w:val="00026CE3"/>
    <w:rsid w:val="00027B01"/>
    <w:rsid w:val="000301A2"/>
    <w:rsid w:val="00030428"/>
    <w:rsid w:val="00031AC4"/>
    <w:rsid w:val="00031CB0"/>
    <w:rsid w:val="00032230"/>
    <w:rsid w:val="0003325A"/>
    <w:rsid w:val="000338AB"/>
    <w:rsid w:val="00034741"/>
    <w:rsid w:val="00034A91"/>
    <w:rsid w:val="00034D3D"/>
    <w:rsid w:val="00035AEE"/>
    <w:rsid w:val="000400CB"/>
    <w:rsid w:val="000403A9"/>
    <w:rsid w:val="00040F5A"/>
    <w:rsid w:val="00041198"/>
    <w:rsid w:val="0004259B"/>
    <w:rsid w:val="0004410A"/>
    <w:rsid w:val="0004556A"/>
    <w:rsid w:val="000458A6"/>
    <w:rsid w:val="00051F1B"/>
    <w:rsid w:val="00052067"/>
    <w:rsid w:val="00053E7D"/>
    <w:rsid w:val="0005444D"/>
    <w:rsid w:val="00054C10"/>
    <w:rsid w:val="00055B69"/>
    <w:rsid w:val="00057AFD"/>
    <w:rsid w:val="00060283"/>
    <w:rsid w:val="00060513"/>
    <w:rsid w:val="00061432"/>
    <w:rsid w:val="0006331E"/>
    <w:rsid w:val="0006434C"/>
    <w:rsid w:val="0006448B"/>
    <w:rsid w:val="00066398"/>
    <w:rsid w:val="00066D6E"/>
    <w:rsid w:val="00071287"/>
    <w:rsid w:val="0007140D"/>
    <w:rsid w:val="000739BC"/>
    <w:rsid w:val="00075436"/>
    <w:rsid w:val="00076846"/>
    <w:rsid w:val="00076CC7"/>
    <w:rsid w:val="00076DC0"/>
    <w:rsid w:val="00077471"/>
    <w:rsid w:val="00077475"/>
    <w:rsid w:val="000779ED"/>
    <w:rsid w:val="00077DA5"/>
    <w:rsid w:val="0008062E"/>
    <w:rsid w:val="00080D5D"/>
    <w:rsid w:val="00081A6E"/>
    <w:rsid w:val="00081B95"/>
    <w:rsid w:val="00083491"/>
    <w:rsid w:val="000851F3"/>
    <w:rsid w:val="0008715F"/>
    <w:rsid w:val="00092438"/>
    <w:rsid w:val="00092903"/>
    <w:rsid w:val="00093CA3"/>
    <w:rsid w:val="00093D26"/>
    <w:rsid w:val="000957B5"/>
    <w:rsid w:val="00096216"/>
    <w:rsid w:val="000978F8"/>
    <w:rsid w:val="000A2FD1"/>
    <w:rsid w:val="000A5538"/>
    <w:rsid w:val="000A578F"/>
    <w:rsid w:val="000A5CB5"/>
    <w:rsid w:val="000A646F"/>
    <w:rsid w:val="000A673B"/>
    <w:rsid w:val="000A7ABD"/>
    <w:rsid w:val="000B0273"/>
    <w:rsid w:val="000B1CF1"/>
    <w:rsid w:val="000B222F"/>
    <w:rsid w:val="000B2F38"/>
    <w:rsid w:val="000B489B"/>
    <w:rsid w:val="000B4A49"/>
    <w:rsid w:val="000B53E6"/>
    <w:rsid w:val="000B5854"/>
    <w:rsid w:val="000B7BC1"/>
    <w:rsid w:val="000C109B"/>
    <w:rsid w:val="000C1B5D"/>
    <w:rsid w:val="000C1DCF"/>
    <w:rsid w:val="000C205E"/>
    <w:rsid w:val="000C2A30"/>
    <w:rsid w:val="000C31CD"/>
    <w:rsid w:val="000C7D5B"/>
    <w:rsid w:val="000D1932"/>
    <w:rsid w:val="000D1AEB"/>
    <w:rsid w:val="000D1E27"/>
    <w:rsid w:val="000D2465"/>
    <w:rsid w:val="000D446F"/>
    <w:rsid w:val="000D5354"/>
    <w:rsid w:val="000D5895"/>
    <w:rsid w:val="000D6955"/>
    <w:rsid w:val="000D6FDC"/>
    <w:rsid w:val="000E02EB"/>
    <w:rsid w:val="000E0593"/>
    <w:rsid w:val="000E238C"/>
    <w:rsid w:val="000E2396"/>
    <w:rsid w:val="000E2551"/>
    <w:rsid w:val="000E25E2"/>
    <w:rsid w:val="000E31BC"/>
    <w:rsid w:val="000E42FB"/>
    <w:rsid w:val="000E4696"/>
    <w:rsid w:val="000E6922"/>
    <w:rsid w:val="000E77D1"/>
    <w:rsid w:val="000E7BA8"/>
    <w:rsid w:val="000F009E"/>
    <w:rsid w:val="000F1508"/>
    <w:rsid w:val="000F1511"/>
    <w:rsid w:val="000F539F"/>
    <w:rsid w:val="000F5C83"/>
    <w:rsid w:val="000F5F41"/>
    <w:rsid w:val="000F660D"/>
    <w:rsid w:val="000F7534"/>
    <w:rsid w:val="00100232"/>
    <w:rsid w:val="001006D1"/>
    <w:rsid w:val="0010206B"/>
    <w:rsid w:val="0010272D"/>
    <w:rsid w:val="00103C31"/>
    <w:rsid w:val="00103DE8"/>
    <w:rsid w:val="00105B40"/>
    <w:rsid w:val="00106B2B"/>
    <w:rsid w:val="00111300"/>
    <w:rsid w:val="00111355"/>
    <w:rsid w:val="00111490"/>
    <w:rsid w:val="00112D77"/>
    <w:rsid w:val="00112F7B"/>
    <w:rsid w:val="0011329B"/>
    <w:rsid w:val="00113F69"/>
    <w:rsid w:val="00114231"/>
    <w:rsid w:val="00114DF6"/>
    <w:rsid w:val="001158A9"/>
    <w:rsid w:val="00115D65"/>
    <w:rsid w:val="00116212"/>
    <w:rsid w:val="0011733C"/>
    <w:rsid w:val="00117F48"/>
    <w:rsid w:val="0012012F"/>
    <w:rsid w:val="00121961"/>
    <w:rsid w:val="001224B3"/>
    <w:rsid w:val="00122719"/>
    <w:rsid w:val="00122ABD"/>
    <w:rsid w:val="0012337F"/>
    <w:rsid w:val="00124058"/>
    <w:rsid w:val="0012418D"/>
    <w:rsid w:val="0012539C"/>
    <w:rsid w:val="001259F5"/>
    <w:rsid w:val="00125AC4"/>
    <w:rsid w:val="001261C0"/>
    <w:rsid w:val="00126824"/>
    <w:rsid w:val="00126FB0"/>
    <w:rsid w:val="00130464"/>
    <w:rsid w:val="001309B9"/>
    <w:rsid w:val="00131520"/>
    <w:rsid w:val="00131EC2"/>
    <w:rsid w:val="001326C4"/>
    <w:rsid w:val="00132E83"/>
    <w:rsid w:val="001340A7"/>
    <w:rsid w:val="00135240"/>
    <w:rsid w:val="0013527D"/>
    <w:rsid w:val="001354B1"/>
    <w:rsid w:val="00135565"/>
    <w:rsid w:val="0013664F"/>
    <w:rsid w:val="00136D0D"/>
    <w:rsid w:val="0014267E"/>
    <w:rsid w:val="001438F2"/>
    <w:rsid w:val="00143B56"/>
    <w:rsid w:val="0014586B"/>
    <w:rsid w:val="00147701"/>
    <w:rsid w:val="00150696"/>
    <w:rsid w:val="00150E77"/>
    <w:rsid w:val="00153CFA"/>
    <w:rsid w:val="001543D0"/>
    <w:rsid w:val="00156081"/>
    <w:rsid w:val="00156954"/>
    <w:rsid w:val="00160F10"/>
    <w:rsid w:val="0016207E"/>
    <w:rsid w:val="001624CF"/>
    <w:rsid w:val="001624D3"/>
    <w:rsid w:val="001627BD"/>
    <w:rsid w:val="00164FC0"/>
    <w:rsid w:val="0016608C"/>
    <w:rsid w:val="00166C49"/>
    <w:rsid w:val="00167C5B"/>
    <w:rsid w:val="00175684"/>
    <w:rsid w:val="00176EDA"/>
    <w:rsid w:val="00177079"/>
    <w:rsid w:val="00177867"/>
    <w:rsid w:val="001778C1"/>
    <w:rsid w:val="001834B3"/>
    <w:rsid w:val="00184B92"/>
    <w:rsid w:val="001853C9"/>
    <w:rsid w:val="00185919"/>
    <w:rsid w:val="00191F8A"/>
    <w:rsid w:val="00192D90"/>
    <w:rsid w:val="00194DD4"/>
    <w:rsid w:val="001971B0"/>
    <w:rsid w:val="00197AC5"/>
    <w:rsid w:val="00197BB2"/>
    <w:rsid w:val="001A57CB"/>
    <w:rsid w:val="001A67FF"/>
    <w:rsid w:val="001A77CF"/>
    <w:rsid w:val="001A7BF4"/>
    <w:rsid w:val="001B09E1"/>
    <w:rsid w:val="001B3190"/>
    <w:rsid w:val="001B62B7"/>
    <w:rsid w:val="001B6E7C"/>
    <w:rsid w:val="001B7FC5"/>
    <w:rsid w:val="001C23D1"/>
    <w:rsid w:val="001C3F3C"/>
    <w:rsid w:val="001C744B"/>
    <w:rsid w:val="001D0399"/>
    <w:rsid w:val="001D1190"/>
    <w:rsid w:val="001D33D5"/>
    <w:rsid w:val="001D3B50"/>
    <w:rsid w:val="001D570E"/>
    <w:rsid w:val="001D6517"/>
    <w:rsid w:val="001D7F63"/>
    <w:rsid w:val="001E29ED"/>
    <w:rsid w:val="001E3290"/>
    <w:rsid w:val="001E379E"/>
    <w:rsid w:val="001E49ED"/>
    <w:rsid w:val="001E5D78"/>
    <w:rsid w:val="001F002A"/>
    <w:rsid w:val="001F008C"/>
    <w:rsid w:val="001F1090"/>
    <w:rsid w:val="001F1604"/>
    <w:rsid w:val="001F26DB"/>
    <w:rsid w:val="001F3DF7"/>
    <w:rsid w:val="001F50BC"/>
    <w:rsid w:val="001F50E5"/>
    <w:rsid w:val="001F667F"/>
    <w:rsid w:val="001F6997"/>
    <w:rsid w:val="001F707D"/>
    <w:rsid w:val="00200457"/>
    <w:rsid w:val="00200AC2"/>
    <w:rsid w:val="0020256F"/>
    <w:rsid w:val="002028CC"/>
    <w:rsid w:val="00203433"/>
    <w:rsid w:val="00204315"/>
    <w:rsid w:val="00206AFD"/>
    <w:rsid w:val="00206C4A"/>
    <w:rsid w:val="0020733F"/>
    <w:rsid w:val="00210973"/>
    <w:rsid w:val="00212FB4"/>
    <w:rsid w:val="00213040"/>
    <w:rsid w:val="0021417F"/>
    <w:rsid w:val="0021437A"/>
    <w:rsid w:val="00215DA4"/>
    <w:rsid w:val="002176F1"/>
    <w:rsid w:val="00217B67"/>
    <w:rsid w:val="00217BA1"/>
    <w:rsid w:val="00220E24"/>
    <w:rsid w:val="002215BA"/>
    <w:rsid w:val="00221E13"/>
    <w:rsid w:val="002245B4"/>
    <w:rsid w:val="00224A97"/>
    <w:rsid w:val="00230475"/>
    <w:rsid w:val="00230899"/>
    <w:rsid w:val="002312D7"/>
    <w:rsid w:val="00235139"/>
    <w:rsid w:val="00235656"/>
    <w:rsid w:val="00241093"/>
    <w:rsid w:val="0024135C"/>
    <w:rsid w:val="002424B3"/>
    <w:rsid w:val="002433AC"/>
    <w:rsid w:val="00244B07"/>
    <w:rsid w:val="00244E06"/>
    <w:rsid w:val="00244ED7"/>
    <w:rsid w:val="0024550B"/>
    <w:rsid w:val="0024630B"/>
    <w:rsid w:val="002475CE"/>
    <w:rsid w:val="00247F69"/>
    <w:rsid w:val="002500AE"/>
    <w:rsid w:val="002505A9"/>
    <w:rsid w:val="00251511"/>
    <w:rsid w:val="00251DAD"/>
    <w:rsid w:val="0025279D"/>
    <w:rsid w:val="00252855"/>
    <w:rsid w:val="00253045"/>
    <w:rsid w:val="00253A33"/>
    <w:rsid w:val="002550C0"/>
    <w:rsid w:val="00255747"/>
    <w:rsid w:val="002562B5"/>
    <w:rsid w:val="00257247"/>
    <w:rsid w:val="00257B92"/>
    <w:rsid w:val="002627FC"/>
    <w:rsid w:val="00263A51"/>
    <w:rsid w:val="00265CB8"/>
    <w:rsid w:val="00266CDF"/>
    <w:rsid w:val="00266DE8"/>
    <w:rsid w:val="00270540"/>
    <w:rsid w:val="00270651"/>
    <w:rsid w:val="002719F9"/>
    <w:rsid w:val="002738DA"/>
    <w:rsid w:val="002740FD"/>
    <w:rsid w:val="002757D2"/>
    <w:rsid w:val="00276C05"/>
    <w:rsid w:val="00277C48"/>
    <w:rsid w:val="0028274F"/>
    <w:rsid w:val="002828C0"/>
    <w:rsid w:val="00285434"/>
    <w:rsid w:val="002859F3"/>
    <w:rsid w:val="00286D93"/>
    <w:rsid w:val="00287B6B"/>
    <w:rsid w:val="00287BCE"/>
    <w:rsid w:val="00287FC4"/>
    <w:rsid w:val="0029402B"/>
    <w:rsid w:val="00294ADF"/>
    <w:rsid w:val="00294D91"/>
    <w:rsid w:val="00295173"/>
    <w:rsid w:val="002955E0"/>
    <w:rsid w:val="002960D6"/>
    <w:rsid w:val="002962FF"/>
    <w:rsid w:val="00296D81"/>
    <w:rsid w:val="002A0631"/>
    <w:rsid w:val="002A07CA"/>
    <w:rsid w:val="002A23C6"/>
    <w:rsid w:val="002A35A2"/>
    <w:rsid w:val="002A62BB"/>
    <w:rsid w:val="002A631D"/>
    <w:rsid w:val="002A6339"/>
    <w:rsid w:val="002B0FA4"/>
    <w:rsid w:val="002B13DB"/>
    <w:rsid w:val="002B2CAA"/>
    <w:rsid w:val="002B311C"/>
    <w:rsid w:val="002B39DE"/>
    <w:rsid w:val="002B65AF"/>
    <w:rsid w:val="002B7406"/>
    <w:rsid w:val="002C0919"/>
    <w:rsid w:val="002C2176"/>
    <w:rsid w:val="002C2C72"/>
    <w:rsid w:val="002C45F9"/>
    <w:rsid w:val="002C465E"/>
    <w:rsid w:val="002D0266"/>
    <w:rsid w:val="002D095D"/>
    <w:rsid w:val="002D1A2A"/>
    <w:rsid w:val="002D48A2"/>
    <w:rsid w:val="002D696E"/>
    <w:rsid w:val="002E3180"/>
    <w:rsid w:val="002E5AB7"/>
    <w:rsid w:val="002E688C"/>
    <w:rsid w:val="002F2583"/>
    <w:rsid w:val="002F30E0"/>
    <w:rsid w:val="002F500B"/>
    <w:rsid w:val="002F5751"/>
    <w:rsid w:val="002F724C"/>
    <w:rsid w:val="003006D4"/>
    <w:rsid w:val="003018D6"/>
    <w:rsid w:val="00303456"/>
    <w:rsid w:val="00303AFE"/>
    <w:rsid w:val="003070D3"/>
    <w:rsid w:val="00311AA3"/>
    <w:rsid w:val="00313361"/>
    <w:rsid w:val="00316CFD"/>
    <w:rsid w:val="00317026"/>
    <w:rsid w:val="003175A9"/>
    <w:rsid w:val="00317B94"/>
    <w:rsid w:val="00317D1D"/>
    <w:rsid w:val="00320300"/>
    <w:rsid w:val="00320396"/>
    <w:rsid w:val="003218AE"/>
    <w:rsid w:val="003226E6"/>
    <w:rsid w:val="00322715"/>
    <w:rsid w:val="0032632B"/>
    <w:rsid w:val="00326402"/>
    <w:rsid w:val="00326762"/>
    <w:rsid w:val="003269FF"/>
    <w:rsid w:val="003311A4"/>
    <w:rsid w:val="00331647"/>
    <w:rsid w:val="00331989"/>
    <w:rsid w:val="00331AD5"/>
    <w:rsid w:val="0033295D"/>
    <w:rsid w:val="0033424C"/>
    <w:rsid w:val="00335819"/>
    <w:rsid w:val="00337845"/>
    <w:rsid w:val="003400AE"/>
    <w:rsid w:val="0034234E"/>
    <w:rsid w:val="0034371F"/>
    <w:rsid w:val="00345B62"/>
    <w:rsid w:val="00345E61"/>
    <w:rsid w:val="003472B6"/>
    <w:rsid w:val="003476EB"/>
    <w:rsid w:val="0034792A"/>
    <w:rsid w:val="003500B4"/>
    <w:rsid w:val="00350DAE"/>
    <w:rsid w:val="00350E92"/>
    <w:rsid w:val="00351940"/>
    <w:rsid w:val="0035457F"/>
    <w:rsid w:val="003545F2"/>
    <w:rsid w:val="00356203"/>
    <w:rsid w:val="0035648C"/>
    <w:rsid w:val="00357721"/>
    <w:rsid w:val="003606E7"/>
    <w:rsid w:val="00361194"/>
    <w:rsid w:val="003617F9"/>
    <w:rsid w:val="003624C2"/>
    <w:rsid w:val="00363D61"/>
    <w:rsid w:val="00365A06"/>
    <w:rsid w:val="0036650D"/>
    <w:rsid w:val="00366E42"/>
    <w:rsid w:val="00373895"/>
    <w:rsid w:val="00373E87"/>
    <w:rsid w:val="00374493"/>
    <w:rsid w:val="00374958"/>
    <w:rsid w:val="00375141"/>
    <w:rsid w:val="003766D1"/>
    <w:rsid w:val="00377513"/>
    <w:rsid w:val="00377B2E"/>
    <w:rsid w:val="00380B94"/>
    <w:rsid w:val="003810F3"/>
    <w:rsid w:val="003811DD"/>
    <w:rsid w:val="00381A87"/>
    <w:rsid w:val="003823C9"/>
    <w:rsid w:val="00382DCA"/>
    <w:rsid w:val="00382E70"/>
    <w:rsid w:val="003839FF"/>
    <w:rsid w:val="00384000"/>
    <w:rsid w:val="003868F1"/>
    <w:rsid w:val="00386E01"/>
    <w:rsid w:val="00387301"/>
    <w:rsid w:val="00387AAC"/>
    <w:rsid w:val="00387CB7"/>
    <w:rsid w:val="00390251"/>
    <w:rsid w:val="00392B92"/>
    <w:rsid w:val="00393323"/>
    <w:rsid w:val="00393FA0"/>
    <w:rsid w:val="0039487E"/>
    <w:rsid w:val="00396337"/>
    <w:rsid w:val="00396F3C"/>
    <w:rsid w:val="003975A1"/>
    <w:rsid w:val="00397A1E"/>
    <w:rsid w:val="003A07E0"/>
    <w:rsid w:val="003A0890"/>
    <w:rsid w:val="003A0D2B"/>
    <w:rsid w:val="003A1909"/>
    <w:rsid w:val="003A31EE"/>
    <w:rsid w:val="003A4C1D"/>
    <w:rsid w:val="003A586D"/>
    <w:rsid w:val="003A5976"/>
    <w:rsid w:val="003A75AB"/>
    <w:rsid w:val="003B0074"/>
    <w:rsid w:val="003B0551"/>
    <w:rsid w:val="003B2A6C"/>
    <w:rsid w:val="003B387C"/>
    <w:rsid w:val="003B3DE6"/>
    <w:rsid w:val="003B46B8"/>
    <w:rsid w:val="003B484E"/>
    <w:rsid w:val="003B6074"/>
    <w:rsid w:val="003B62C8"/>
    <w:rsid w:val="003B6571"/>
    <w:rsid w:val="003B77BD"/>
    <w:rsid w:val="003B7B55"/>
    <w:rsid w:val="003C013F"/>
    <w:rsid w:val="003C077C"/>
    <w:rsid w:val="003C0952"/>
    <w:rsid w:val="003C1AC3"/>
    <w:rsid w:val="003C2D1E"/>
    <w:rsid w:val="003C4703"/>
    <w:rsid w:val="003C542B"/>
    <w:rsid w:val="003D07A3"/>
    <w:rsid w:val="003D1A4F"/>
    <w:rsid w:val="003D1C5A"/>
    <w:rsid w:val="003D2A7F"/>
    <w:rsid w:val="003D2DF5"/>
    <w:rsid w:val="003D4C62"/>
    <w:rsid w:val="003D53EC"/>
    <w:rsid w:val="003D61BA"/>
    <w:rsid w:val="003D69F9"/>
    <w:rsid w:val="003D6A0E"/>
    <w:rsid w:val="003D7990"/>
    <w:rsid w:val="003D7BE8"/>
    <w:rsid w:val="003E03B8"/>
    <w:rsid w:val="003E0D49"/>
    <w:rsid w:val="003E0D4E"/>
    <w:rsid w:val="003E2C0C"/>
    <w:rsid w:val="003E365A"/>
    <w:rsid w:val="003E4762"/>
    <w:rsid w:val="003E47C3"/>
    <w:rsid w:val="003F0490"/>
    <w:rsid w:val="003F0E11"/>
    <w:rsid w:val="003F2355"/>
    <w:rsid w:val="003F3092"/>
    <w:rsid w:val="003F33A1"/>
    <w:rsid w:val="003F4013"/>
    <w:rsid w:val="003F56E7"/>
    <w:rsid w:val="003F6FCB"/>
    <w:rsid w:val="003F7219"/>
    <w:rsid w:val="003F7978"/>
    <w:rsid w:val="00400B32"/>
    <w:rsid w:val="0040176F"/>
    <w:rsid w:val="00401935"/>
    <w:rsid w:val="00401E5D"/>
    <w:rsid w:val="0040309C"/>
    <w:rsid w:val="00403509"/>
    <w:rsid w:val="00403B3A"/>
    <w:rsid w:val="0040460C"/>
    <w:rsid w:val="00406197"/>
    <w:rsid w:val="004068C7"/>
    <w:rsid w:val="004068F6"/>
    <w:rsid w:val="00406FB3"/>
    <w:rsid w:val="00406FD2"/>
    <w:rsid w:val="00407682"/>
    <w:rsid w:val="00407A9B"/>
    <w:rsid w:val="00410624"/>
    <w:rsid w:val="00411543"/>
    <w:rsid w:val="00411670"/>
    <w:rsid w:val="00416646"/>
    <w:rsid w:val="00421C19"/>
    <w:rsid w:val="004225BC"/>
    <w:rsid w:val="004243C3"/>
    <w:rsid w:val="0042457B"/>
    <w:rsid w:val="00424A26"/>
    <w:rsid w:val="00424C19"/>
    <w:rsid w:val="004252DC"/>
    <w:rsid w:val="00426B2B"/>
    <w:rsid w:val="00426E8A"/>
    <w:rsid w:val="0042764A"/>
    <w:rsid w:val="0043099C"/>
    <w:rsid w:val="00431936"/>
    <w:rsid w:val="00435542"/>
    <w:rsid w:val="00435D4A"/>
    <w:rsid w:val="00436D4F"/>
    <w:rsid w:val="0044057E"/>
    <w:rsid w:val="00440A3C"/>
    <w:rsid w:val="00440C5B"/>
    <w:rsid w:val="00440DAC"/>
    <w:rsid w:val="00442FBB"/>
    <w:rsid w:val="00443475"/>
    <w:rsid w:val="0044590E"/>
    <w:rsid w:val="0044668B"/>
    <w:rsid w:val="00447B82"/>
    <w:rsid w:val="00451166"/>
    <w:rsid w:val="0045133A"/>
    <w:rsid w:val="004525EC"/>
    <w:rsid w:val="00454656"/>
    <w:rsid w:val="00454E9F"/>
    <w:rsid w:val="00456AE9"/>
    <w:rsid w:val="00460790"/>
    <w:rsid w:val="004608C8"/>
    <w:rsid w:val="00463AE8"/>
    <w:rsid w:val="0046796C"/>
    <w:rsid w:val="00467A6E"/>
    <w:rsid w:val="00470400"/>
    <w:rsid w:val="0047085C"/>
    <w:rsid w:val="00472474"/>
    <w:rsid w:val="00473BCE"/>
    <w:rsid w:val="00474984"/>
    <w:rsid w:val="004758A6"/>
    <w:rsid w:val="00475990"/>
    <w:rsid w:val="00480C44"/>
    <w:rsid w:val="00481E1F"/>
    <w:rsid w:val="00483569"/>
    <w:rsid w:val="00485590"/>
    <w:rsid w:val="004857A5"/>
    <w:rsid w:val="00485AA0"/>
    <w:rsid w:val="00485E8A"/>
    <w:rsid w:val="00486058"/>
    <w:rsid w:val="00486833"/>
    <w:rsid w:val="0048750A"/>
    <w:rsid w:val="00493408"/>
    <w:rsid w:val="004935FC"/>
    <w:rsid w:val="00495396"/>
    <w:rsid w:val="004965DF"/>
    <w:rsid w:val="004965EC"/>
    <w:rsid w:val="00497409"/>
    <w:rsid w:val="00497D17"/>
    <w:rsid w:val="004A0EBE"/>
    <w:rsid w:val="004A2AB6"/>
    <w:rsid w:val="004A3E7A"/>
    <w:rsid w:val="004A628C"/>
    <w:rsid w:val="004B0E73"/>
    <w:rsid w:val="004B1647"/>
    <w:rsid w:val="004B2703"/>
    <w:rsid w:val="004B4422"/>
    <w:rsid w:val="004B54D5"/>
    <w:rsid w:val="004B56B7"/>
    <w:rsid w:val="004B5728"/>
    <w:rsid w:val="004B7788"/>
    <w:rsid w:val="004C057D"/>
    <w:rsid w:val="004C1615"/>
    <w:rsid w:val="004C5324"/>
    <w:rsid w:val="004C5353"/>
    <w:rsid w:val="004C578F"/>
    <w:rsid w:val="004D020A"/>
    <w:rsid w:val="004D02CF"/>
    <w:rsid w:val="004D1251"/>
    <w:rsid w:val="004D1795"/>
    <w:rsid w:val="004D1F72"/>
    <w:rsid w:val="004D3AEA"/>
    <w:rsid w:val="004D3B59"/>
    <w:rsid w:val="004D3DC9"/>
    <w:rsid w:val="004D403C"/>
    <w:rsid w:val="004D6056"/>
    <w:rsid w:val="004D6337"/>
    <w:rsid w:val="004D6FA0"/>
    <w:rsid w:val="004D7AFB"/>
    <w:rsid w:val="004E1C63"/>
    <w:rsid w:val="004E36B0"/>
    <w:rsid w:val="004E3EB2"/>
    <w:rsid w:val="004E4465"/>
    <w:rsid w:val="004E46C5"/>
    <w:rsid w:val="004E4CB3"/>
    <w:rsid w:val="004E4FA5"/>
    <w:rsid w:val="004E5B7A"/>
    <w:rsid w:val="004E7C6F"/>
    <w:rsid w:val="004F13EF"/>
    <w:rsid w:val="004F19D5"/>
    <w:rsid w:val="004F24B6"/>
    <w:rsid w:val="004F28FE"/>
    <w:rsid w:val="004F350E"/>
    <w:rsid w:val="004F35D3"/>
    <w:rsid w:val="004F4F24"/>
    <w:rsid w:val="004F6D9B"/>
    <w:rsid w:val="005004E5"/>
    <w:rsid w:val="005012B2"/>
    <w:rsid w:val="00501EB7"/>
    <w:rsid w:val="00501F4B"/>
    <w:rsid w:val="00501FD8"/>
    <w:rsid w:val="005064A3"/>
    <w:rsid w:val="00506C2A"/>
    <w:rsid w:val="00510F9A"/>
    <w:rsid w:val="0051102F"/>
    <w:rsid w:val="005116F8"/>
    <w:rsid w:val="00513210"/>
    <w:rsid w:val="00513371"/>
    <w:rsid w:val="00513C15"/>
    <w:rsid w:val="0051412D"/>
    <w:rsid w:val="005145E5"/>
    <w:rsid w:val="0051498D"/>
    <w:rsid w:val="00514A91"/>
    <w:rsid w:val="00516D04"/>
    <w:rsid w:val="005172D6"/>
    <w:rsid w:val="00517351"/>
    <w:rsid w:val="00521C98"/>
    <w:rsid w:val="005230F9"/>
    <w:rsid w:val="005235C2"/>
    <w:rsid w:val="00524EAD"/>
    <w:rsid w:val="00525A31"/>
    <w:rsid w:val="00525A57"/>
    <w:rsid w:val="00525E02"/>
    <w:rsid w:val="00525E90"/>
    <w:rsid w:val="00526408"/>
    <w:rsid w:val="00527282"/>
    <w:rsid w:val="00527D56"/>
    <w:rsid w:val="00530B67"/>
    <w:rsid w:val="0053661C"/>
    <w:rsid w:val="00536A83"/>
    <w:rsid w:val="00537927"/>
    <w:rsid w:val="00537EBA"/>
    <w:rsid w:val="005408DE"/>
    <w:rsid w:val="00540A66"/>
    <w:rsid w:val="005416CB"/>
    <w:rsid w:val="0054241F"/>
    <w:rsid w:val="0054312E"/>
    <w:rsid w:val="0054463E"/>
    <w:rsid w:val="005459C9"/>
    <w:rsid w:val="00547BCF"/>
    <w:rsid w:val="00553183"/>
    <w:rsid w:val="005550C7"/>
    <w:rsid w:val="005555C8"/>
    <w:rsid w:val="0055636D"/>
    <w:rsid w:val="00562513"/>
    <w:rsid w:val="00562871"/>
    <w:rsid w:val="00563230"/>
    <w:rsid w:val="00565118"/>
    <w:rsid w:val="005651EA"/>
    <w:rsid w:val="005655E3"/>
    <w:rsid w:val="00565755"/>
    <w:rsid w:val="0057003D"/>
    <w:rsid w:val="005705BE"/>
    <w:rsid w:val="0057109A"/>
    <w:rsid w:val="00572AF2"/>
    <w:rsid w:val="00572ED6"/>
    <w:rsid w:val="00575CD0"/>
    <w:rsid w:val="00577850"/>
    <w:rsid w:val="00581A3B"/>
    <w:rsid w:val="00581EAB"/>
    <w:rsid w:val="0058209B"/>
    <w:rsid w:val="00582D66"/>
    <w:rsid w:val="0058370F"/>
    <w:rsid w:val="005852EC"/>
    <w:rsid w:val="005856C1"/>
    <w:rsid w:val="00586714"/>
    <w:rsid w:val="0058700D"/>
    <w:rsid w:val="00592695"/>
    <w:rsid w:val="00595D92"/>
    <w:rsid w:val="005A0FB3"/>
    <w:rsid w:val="005A1BA0"/>
    <w:rsid w:val="005A6C74"/>
    <w:rsid w:val="005A7FA6"/>
    <w:rsid w:val="005B0407"/>
    <w:rsid w:val="005B0F7F"/>
    <w:rsid w:val="005B1096"/>
    <w:rsid w:val="005B2B52"/>
    <w:rsid w:val="005B4961"/>
    <w:rsid w:val="005B7529"/>
    <w:rsid w:val="005C02BA"/>
    <w:rsid w:val="005C0C42"/>
    <w:rsid w:val="005C281A"/>
    <w:rsid w:val="005C4D49"/>
    <w:rsid w:val="005C590C"/>
    <w:rsid w:val="005C73F6"/>
    <w:rsid w:val="005D027E"/>
    <w:rsid w:val="005D1514"/>
    <w:rsid w:val="005D165C"/>
    <w:rsid w:val="005D2000"/>
    <w:rsid w:val="005D3AA2"/>
    <w:rsid w:val="005D4F5B"/>
    <w:rsid w:val="005D6272"/>
    <w:rsid w:val="005E1A69"/>
    <w:rsid w:val="005E27DC"/>
    <w:rsid w:val="005E4EE9"/>
    <w:rsid w:val="005E5384"/>
    <w:rsid w:val="005E60F9"/>
    <w:rsid w:val="005E6B97"/>
    <w:rsid w:val="005E6D52"/>
    <w:rsid w:val="005E6D98"/>
    <w:rsid w:val="005E744C"/>
    <w:rsid w:val="005E793B"/>
    <w:rsid w:val="005E7CC0"/>
    <w:rsid w:val="005F0271"/>
    <w:rsid w:val="005F2041"/>
    <w:rsid w:val="005F217C"/>
    <w:rsid w:val="005F29A7"/>
    <w:rsid w:val="005F2E76"/>
    <w:rsid w:val="005F6F59"/>
    <w:rsid w:val="005F7C8E"/>
    <w:rsid w:val="00601079"/>
    <w:rsid w:val="00604E33"/>
    <w:rsid w:val="00607089"/>
    <w:rsid w:val="006074C1"/>
    <w:rsid w:val="00610953"/>
    <w:rsid w:val="00611ADB"/>
    <w:rsid w:val="006131CC"/>
    <w:rsid w:val="006158B8"/>
    <w:rsid w:val="00615EEB"/>
    <w:rsid w:val="0061665D"/>
    <w:rsid w:val="00616D10"/>
    <w:rsid w:val="00620786"/>
    <w:rsid w:val="006208C5"/>
    <w:rsid w:val="006216F1"/>
    <w:rsid w:val="00622884"/>
    <w:rsid w:val="00622CAA"/>
    <w:rsid w:val="00622F7C"/>
    <w:rsid w:val="0062349C"/>
    <w:rsid w:val="006239F2"/>
    <w:rsid w:val="00624DBA"/>
    <w:rsid w:val="00625116"/>
    <w:rsid w:val="006257FF"/>
    <w:rsid w:val="00626398"/>
    <w:rsid w:val="00626603"/>
    <w:rsid w:val="00626756"/>
    <w:rsid w:val="006268CB"/>
    <w:rsid w:val="00627463"/>
    <w:rsid w:val="0063085D"/>
    <w:rsid w:val="00631FDF"/>
    <w:rsid w:val="00633A51"/>
    <w:rsid w:val="00634676"/>
    <w:rsid w:val="00635158"/>
    <w:rsid w:val="0063590C"/>
    <w:rsid w:val="006366C9"/>
    <w:rsid w:val="00636C7C"/>
    <w:rsid w:val="00637721"/>
    <w:rsid w:val="00637845"/>
    <w:rsid w:val="0064063A"/>
    <w:rsid w:val="00640C79"/>
    <w:rsid w:val="006415EA"/>
    <w:rsid w:val="00641F32"/>
    <w:rsid w:val="00642D13"/>
    <w:rsid w:val="00644B31"/>
    <w:rsid w:val="00645B2B"/>
    <w:rsid w:val="006465B3"/>
    <w:rsid w:val="00647573"/>
    <w:rsid w:val="0065000E"/>
    <w:rsid w:val="006501C1"/>
    <w:rsid w:val="00650A01"/>
    <w:rsid w:val="006510DC"/>
    <w:rsid w:val="00652B11"/>
    <w:rsid w:val="0065352E"/>
    <w:rsid w:val="006537F1"/>
    <w:rsid w:val="00654CB8"/>
    <w:rsid w:val="00655293"/>
    <w:rsid w:val="00657390"/>
    <w:rsid w:val="006575C4"/>
    <w:rsid w:val="00660325"/>
    <w:rsid w:val="006653B6"/>
    <w:rsid w:val="00665EBF"/>
    <w:rsid w:val="006660D5"/>
    <w:rsid w:val="006669A0"/>
    <w:rsid w:val="00666A1F"/>
    <w:rsid w:val="006674B9"/>
    <w:rsid w:val="0067063D"/>
    <w:rsid w:val="00670BE5"/>
    <w:rsid w:val="00671707"/>
    <w:rsid w:val="006719F7"/>
    <w:rsid w:val="00671A65"/>
    <w:rsid w:val="006728BA"/>
    <w:rsid w:val="00673054"/>
    <w:rsid w:val="00673E92"/>
    <w:rsid w:val="0067503A"/>
    <w:rsid w:val="0067607B"/>
    <w:rsid w:val="00676934"/>
    <w:rsid w:val="00676955"/>
    <w:rsid w:val="006771D9"/>
    <w:rsid w:val="00677CFB"/>
    <w:rsid w:val="006802EC"/>
    <w:rsid w:val="00682111"/>
    <w:rsid w:val="006821A0"/>
    <w:rsid w:val="006853CB"/>
    <w:rsid w:val="0068642A"/>
    <w:rsid w:val="00686675"/>
    <w:rsid w:val="00686D7C"/>
    <w:rsid w:val="00687046"/>
    <w:rsid w:val="006877DE"/>
    <w:rsid w:val="00687FC5"/>
    <w:rsid w:val="00690146"/>
    <w:rsid w:val="00690D29"/>
    <w:rsid w:val="00691AA7"/>
    <w:rsid w:val="00691B5F"/>
    <w:rsid w:val="00692B3E"/>
    <w:rsid w:val="006949AB"/>
    <w:rsid w:val="0069520C"/>
    <w:rsid w:val="00695817"/>
    <w:rsid w:val="00696D27"/>
    <w:rsid w:val="006973F3"/>
    <w:rsid w:val="00697CB1"/>
    <w:rsid w:val="00697F38"/>
    <w:rsid w:val="006A1B8E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286D"/>
    <w:rsid w:val="006B28C9"/>
    <w:rsid w:val="006B3462"/>
    <w:rsid w:val="006B45C2"/>
    <w:rsid w:val="006B5784"/>
    <w:rsid w:val="006B6832"/>
    <w:rsid w:val="006B74C4"/>
    <w:rsid w:val="006B7B40"/>
    <w:rsid w:val="006C11C4"/>
    <w:rsid w:val="006C1335"/>
    <w:rsid w:val="006C1732"/>
    <w:rsid w:val="006C1EEC"/>
    <w:rsid w:val="006C2148"/>
    <w:rsid w:val="006C5FEB"/>
    <w:rsid w:val="006C6BC7"/>
    <w:rsid w:val="006C78CC"/>
    <w:rsid w:val="006C7FB5"/>
    <w:rsid w:val="006D011C"/>
    <w:rsid w:val="006D01B1"/>
    <w:rsid w:val="006D1FAF"/>
    <w:rsid w:val="006D30D4"/>
    <w:rsid w:val="006D3455"/>
    <w:rsid w:val="006D35AF"/>
    <w:rsid w:val="006D3FAE"/>
    <w:rsid w:val="006D5563"/>
    <w:rsid w:val="006D5ACA"/>
    <w:rsid w:val="006D6752"/>
    <w:rsid w:val="006D7568"/>
    <w:rsid w:val="006D7A3A"/>
    <w:rsid w:val="006E01AB"/>
    <w:rsid w:val="006E1016"/>
    <w:rsid w:val="006E1839"/>
    <w:rsid w:val="006E1A74"/>
    <w:rsid w:val="006E1E19"/>
    <w:rsid w:val="006E1E75"/>
    <w:rsid w:val="006E30CE"/>
    <w:rsid w:val="006E4252"/>
    <w:rsid w:val="006E44C0"/>
    <w:rsid w:val="006E58C3"/>
    <w:rsid w:val="006E5A80"/>
    <w:rsid w:val="006F0089"/>
    <w:rsid w:val="006F2132"/>
    <w:rsid w:val="006F314E"/>
    <w:rsid w:val="006F3806"/>
    <w:rsid w:val="006F4110"/>
    <w:rsid w:val="006F4326"/>
    <w:rsid w:val="006F4854"/>
    <w:rsid w:val="006F602A"/>
    <w:rsid w:val="006F628B"/>
    <w:rsid w:val="006F6EA0"/>
    <w:rsid w:val="007001BA"/>
    <w:rsid w:val="00700819"/>
    <w:rsid w:val="007025E6"/>
    <w:rsid w:val="007026A1"/>
    <w:rsid w:val="007044F3"/>
    <w:rsid w:val="007044FA"/>
    <w:rsid w:val="007057B9"/>
    <w:rsid w:val="0070671A"/>
    <w:rsid w:val="0070766C"/>
    <w:rsid w:val="0071028B"/>
    <w:rsid w:val="00710EB8"/>
    <w:rsid w:val="00711563"/>
    <w:rsid w:val="00711611"/>
    <w:rsid w:val="0071287B"/>
    <w:rsid w:val="00713430"/>
    <w:rsid w:val="007134E8"/>
    <w:rsid w:val="00714013"/>
    <w:rsid w:val="0071454C"/>
    <w:rsid w:val="007158AC"/>
    <w:rsid w:val="00720A37"/>
    <w:rsid w:val="00721476"/>
    <w:rsid w:val="007242C8"/>
    <w:rsid w:val="00724F5C"/>
    <w:rsid w:val="00724FA1"/>
    <w:rsid w:val="007250A0"/>
    <w:rsid w:val="00725595"/>
    <w:rsid w:val="00725807"/>
    <w:rsid w:val="00725A2B"/>
    <w:rsid w:val="00730D4A"/>
    <w:rsid w:val="0073365E"/>
    <w:rsid w:val="007364B9"/>
    <w:rsid w:val="007364E5"/>
    <w:rsid w:val="00736C25"/>
    <w:rsid w:val="00736CD6"/>
    <w:rsid w:val="00736DB5"/>
    <w:rsid w:val="007422E2"/>
    <w:rsid w:val="00743A4F"/>
    <w:rsid w:val="00743E94"/>
    <w:rsid w:val="00744803"/>
    <w:rsid w:val="00750F8F"/>
    <w:rsid w:val="007522A9"/>
    <w:rsid w:val="007523D0"/>
    <w:rsid w:val="007534D7"/>
    <w:rsid w:val="0075365B"/>
    <w:rsid w:val="00754E92"/>
    <w:rsid w:val="00756F47"/>
    <w:rsid w:val="0075714D"/>
    <w:rsid w:val="0075756D"/>
    <w:rsid w:val="0076135E"/>
    <w:rsid w:val="007632A5"/>
    <w:rsid w:val="007639E7"/>
    <w:rsid w:val="00764AD6"/>
    <w:rsid w:val="00770D3E"/>
    <w:rsid w:val="00770F5A"/>
    <w:rsid w:val="00771580"/>
    <w:rsid w:val="0077191B"/>
    <w:rsid w:val="00771CB8"/>
    <w:rsid w:val="0077297D"/>
    <w:rsid w:val="00772BD8"/>
    <w:rsid w:val="00773286"/>
    <w:rsid w:val="00773F5F"/>
    <w:rsid w:val="007753EF"/>
    <w:rsid w:val="00777B96"/>
    <w:rsid w:val="0078078F"/>
    <w:rsid w:val="007820A7"/>
    <w:rsid w:val="007837BE"/>
    <w:rsid w:val="00784F81"/>
    <w:rsid w:val="00785F73"/>
    <w:rsid w:val="00786578"/>
    <w:rsid w:val="00786BDF"/>
    <w:rsid w:val="00790160"/>
    <w:rsid w:val="00791082"/>
    <w:rsid w:val="007915CF"/>
    <w:rsid w:val="00791650"/>
    <w:rsid w:val="00791F4C"/>
    <w:rsid w:val="007941F4"/>
    <w:rsid w:val="007A0E0B"/>
    <w:rsid w:val="007A1FCC"/>
    <w:rsid w:val="007A234B"/>
    <w:rsid w:val="007A294E"/>
    <w:rsid w:val="007A37CE"/>
    <w:rsid w:val="007A4BC9"/>
    <w:rsid w:val="007A59AD"/>
    <w:rsid w:val="007A5A11"/>
    <w:rsid w:val="007A735E"/>
    <w:rsid w:val="007A7763"/>
    <w:rsid w:val="007A7D52"/>
    <w:rsid w:val="007B0298"/>
    <w:rsid w:val="007B2563"/>
    <w:rsid w:val="007B3655"/>
    <w:rsid w:val="007B3733"/>
    <w:rsid w:val="007B37BD"/>
    <w:rsid w:val="007B39F7"/>
    <w:rsid w:val="007B3C47"/>
    <w:rsid w:val="007B4492"/>
    <w:rsid w:val="007B45A9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C1ABC"/>
    <w:rsid w:val="007C20E1"/>
    <w:rsid w:val="007C2578"/>
    <w:rsid w:val="007C71E7"/>
    <w:rsid w:val="007D0BAB"/>
    <w:rsid w:val="007D16B2"/>
    <w:rsid w:val="007D3272"/>
    <w:rsid w:val="007D4651"/>
    <w:rsid w:val="007D4674"/>
    <w:rsid w:val="007D5966"/>
    <w:rsid w:val="007D781F"/>
    <w:rsid w:val="007E2B85"/>
    <w:rsid w:val="007E3C9F"/>
    <w:rsid w:val="007E4D66"/>
    <w:rsid w:val="007E665E"/>
    <w:rsid w:val="007E7358"/>
    <w:rsid w:val="007E7E88"/>
    <w:rsid w:val="007F154A"/>
    <w:rsid w:val="007F1DEB"/>
    <w:rsid w:val="007F2BB8"/>
    <w:rsid w:val="007F31E2"/>
    <w:rsid w:val="007F3C8B"/>
    <w:rsid w:val="007F4753"/>
    <w:rsid w:val="007F549E"/>
    <w:rsid w:val="007F57F1"/>
    <w:rsid w:val="007F7089"/>
    <w:rsid w:val="007F765B"/>
    <w:rsid w:val="007F7DBA"/>
    <w:rsid w:val="008009A8"/>
    <w:rsid w:val="0080251D"/>
    <w:rsid w:val="008028FC"/>
    <w:rsid w:val="00802E63"/>
    <w:rsid w:val="00805212"/>
    <w:rsid w:val="00805EEA"/>
    <w:rsid w:val="00806894"/>
    <w:rsid w:val="0081078B"/>
    <w:rsid w:val="008110A6"/>
    <w:rsid w:val="00812304"/>
    <w:rsid w:val="00812B50"/>
    <w:rsid w:val="00813E20"/>
    <w:rsid w:val="008145DA"/>
    <w:rsid w:val="008146DC"/>
    <w:rsid w:val="00814942"/>
    <w:rsid w:val="00815EBA"/>
    <w:rsid w:val="0082120F"/>
    <w:rsid w:val="00824D9A"/>
    <w:rsid w:val="008259C1"/>
    <w:rsid w:val="00827CF5"/>
    <w:rsid w:val="00830117"/>
    <w:rsid w:val="00830B43"/>
    <w:rsid w:val="00830FC0"/>
    <w:rsid w:val="00831651"/>
    <w:rsid w:val="00831A9B"/>
    <w:rsid w:val="00834B34"/>
    <w:rsid w:val="008350F4"/>
    <w:rsid w:val="00835665"/>
    <w:rsid w:val="00836E46"/>
    <w:rsid w:val="0084076E"/>
    <w:rsid w:val="0084087A"/>
    <w:rsid w:val="00840DBC"/>
    <w:rsid w:val="008420DC"/>
    <w:rsid w:val="00842C61"/>
    <w:rsid w:val="00844DFF"/>
    <w:rsid w:val="008450A2"/>
    <w:rsid w:val="00845C02"/>
    <w:rsid w:val="008466CC"/>
    <w:rsid w:val="0084710A"/>
    <w:rsid w:val="00850A36"/>
    <w:rsid w:val="00852A0F"/>
    <w:rsid w:val="00852B0B"/>
    <w:rsid w:val="00854132"/>
    <w:rsid w:val="008544BE"/>
    <w:rsid w:val="00854F2E"/>
    <w:rsid w:val="00855B5D"/>
    <w:rsid w:val="00856525"/>
    <w:rsid w:val="0085665E"/>
    <w:rsid w:val="008570A7"/>
    <w:rsid w:val="0086374F"/>
    <w:rsid w:val="00864946"/>
    <w:rsid w:val="00864D97"/>
    <w:rsid w:val="008666FD"/>
    <w:rsid w:val="00866A52"/>
    <w:rsid w:val="00870504"/>
    <w:rsid w:val="00872529"/>
    <w:rsid w:val="00874D2A"/>
    <w:rsid w:val="00875843"/>
    <w:rsid w:val="00876301"/>
    <w:rsid w:val="00876A57"/>
    <w:rsid w:val="00876DBB"/>
    <w:rsid w:val="008772B1"/>
    <w:rsid w:val="008808AB"/>
    <w:rsid w:val="008821F9"/>
    <w:rsid w:val="0088290E"/>
    <w:rsid w:val="0088345C"/>
    <w:rsid w:val="00883F52"/>
    <w:rsid w:val="00886BBB"/>
    <w:rsid w:val="00890622"/>
    <w:rsid w:val="008927C8"/>
    <w:rsid w:val="008936C5"/>
    <w:rsid w:val="008938F0"/>
    <w:rsid w:val="00893EE6"/>
    <w:rsid w:val="00897CCE"/>
    <w:rsid w:val="008A2587"/>
    <w:rsid w:val="008A455A"/>
    <w:rsid w:val="008A48E1"/>
    <w:rsid w:val="008A4ECF"/>
    <w:rsid w:val="008A5888"/>
    <w:rsid w:val="008A5B6C"/>
    <w:rsid w:val="008A6596"/>
    <w:rsid w:val="008A6ADD"/>
    <w:rsid w:val="008A706B"/>
    <w:rsid w:val="008B2310"/>
    <w:rsid w:val="008B2AEA"/>
    <w:rsid w:val="008B2EBC"/>
    <w:rsid w:val="008B3F61"/>
    <w:rsid w:val="008B53CC"/>
    <w:rsid w:val="008B654D"/>
    <w:rsid w:val="008B742A"/>
    <w:rsid w:val="008B7CD0"/>
    <w:rsid w:val="008B7D49"/>
    <w:rsid w:val="008C0BE4"/>
    <w:rsid w:val="008C1A60"/>
    <w:rsid w:val="008C26BE"/>
    <w:rsid w:val="008C5164"/>
    <w:rsid w:val="008C5BDC"/>
    <w:rsid w:val="008C612D"/>
    <w:rsid w:val="008C688B"/>
    <w:rsid w:val="008C6C55"/>
    <w:rsid w:val="008D0158"/>
    <w:rsid w:val="008D02C3"/>
    <w:rsid w:val="008D13E7"/>
    <w:rsid w:val="008D226A"/>
    <w:rsid w:val="008D3703"/>
    <w:rsid w:val="008D3806"/>
    <w:rsid w:val="008D5C07"/>
    <w:rsid w:val="008D5F1A"/>
    <w:rsid w:val="008D7A77"/>
    <w:rsid w:val="008E058F"/>
    <w:rsid w:val="008E33DF"/>
    <w:rsid w:val="008E48AE"/>
    <w:rsid w:val="008E7F21"/>
    <w:rsid w:val="008F168A"/>
    <w:rsid w:val="008F177E"/>
    <w:rsid w:val="008F25E3"/>
    <w:rsid w:val="008F3514"/>
    <w:rsid w:val="008F511E"/>
    <w:rsid w:val="008F7C45"/>
    <w:rsid w:val="008F7E75"/>
    <w:rsid w:val="009009CB"/>
    <w:rsid w:val="00901B42"/>
    <w:rsid w:val="00901FF5"/>
    <w:rsid w:val="00903359"/>
    <w:rsid w:val="009063F1"/>
    <w:rsid w:val="00906947"/>
    <w:rsid w:val="0090721F"/>
    <w:rsid w:val="00907A2D"/>
    <w:rsid w:val="00913E22"/>
    <w:rsid w:val="00916CEB"/>
    <w:rsid w:val="00920EDB"/>
    <w:rsid w:val="00920F53"/>
    <w:rsid w:val="00922019"/>
    <w:rsid w:val="00923887"/>
    <w:rsid w:val="00925213"/>
    <w:rsid w:val="00925E00"/>
    <w:rsid w:val="00926A8C"/>
    <w:rsid w:val="009323D6"/>
    <w:rsid w:val="009325A3"/>
    <w:rsid w:val="00932AB6"/>
    <w:rsid w:val="00932D47"/>
    <w:rsid w:val="00932D6C"/>
    <w:rsid w:val="00932DF7"/>
    <w:rsid w:val="00934532"/>
    <w:rsid w:val="00934E62"/>
    <w:rsid w:val="00936135"/>
    <w:rsid w:val="009361E3"/>
    <w:rsid w:val="0093634B"/>
    <w:rsid w:val="009365A1"/>
    <w:rsid w:val="00937011"/>
    <w:rsid w:val="00937530"/>
    <w:rsid w:val="00937B0B"/>
    <w:rsid w:val="0094047B"/>
    <w:rsid w:val="00940765"/>
    <w:rsid w:val="00940F16"/>
    <w:rsid w:val="009422CF"/>
    <w:rsid w:val="0094332F"/>
    <w:rsid w:val="00943C1E"/>
    <w:rsid w:val="00944987"/>
    <w:rsid w:val="0094520E"/>
    <w:rsid w:val="00946686"/>
    <w:rsid w:val="00947219"/>
    <w:rsid w:val="00950EC6"/>
    <w:rsid w:val="009519FD"/>
    <w:rsid w:val="00951E76"/>
    <w:rsid w:val="00952274"/>
    <w:rsid w:val="009529D9"/>
    <w:rsid w:val="00953224"/>
    <w:rsid w:val="00954D57"/>
    <w:rsid w:val="00954ED1"/>
    <w:rsid w:val="009559C1"/>
    <w:rsid w:val="00955EF0"/>
    <w:rsid w:val="00956EA1"/>
    <w:rsid w:val="009578F3"/>
    <w:rsid w:val="00957C99"/>
    <w:rsid w:val="00957D59"/>
    <w:rsid w:val="00962604"/>
    <w:rsid w:val="00962737"/>
    <w:rsid w:val="009655B9"/>
    <w:rsid w:val="0096582C"/>
    <w:rsid w:val="009663AC"/>
    <w:rsid w:val="0096753F"/>
    <w:rsid w:val="009702BB"/>
    <w:rsid w:val="009704A8"/>
    <w:rsid w:val="00971509"/>
    <w:rsid w:val="00971AD6"/>
    <w:rsid w:val="00974304"/>
    <w:rsid w:val="009746E6"/>
    <w:rsid w:val="009751E7"/>
    <w:rsid w:val="00976013"/>
    <w:rsid w:val="00976741"/>
    <w:rsid w:val="00977717"/>
    <w:rsid w:val="009801D7"/>
    <w:rsid w:val="00980BEC"/>
    <w:rsid w:val="00981DD3"/>
    <w:rsid w:val="00985FEC"/>
    <w:rsid w:val="00986D07"/>
    <w:rsid w:val="00986D14"/>
    <w:rsid w:val="0098722C"/>
    <w:rsid w:val="009905B6"/>
    <w:rsid w:val="00990D85"/>
    <w:rsid w:val="00991499"/>
    <w:rsid w:val="00994DE5"/>
    <w:rsid w:val="009956D8"/>
    <w:rsid w:val="00996FAB"/>
    <w:rsid w:val="009A14DF"/>
    <w:rsid w:val="009A27BB"/>
    <w:rsid w:val="009A2D4D"/>
    <w:rsid w:val="009A3334"/>
    <w:rsid w:val="009A45A5"/>
    <w:rsid w:val="009A46DD"/>
    <w:rsid w:val="009A61F4"/>
    <w:rsid w:val="009B11FD"/>
    <w:rsid w:val="009B1F92"/>
    <w:rsid w:val="009B3EBA"/>
    <w:rsid w:val="009B5D84"/>
    <w:rsid w:val="009B66DC"/>
    <w:rsid w:val="009B691D"/>
    <w:rsid w:val="009C050B"/>
    <w:rsid w:val="009C1FF3"/>
    <w:rsid w:val="009C2914"/>
    <w:rsid w:val="009C3136"/>
    <w:rsid w:val="009C3212"/>
    <w:rsid w:val="009C3A93"/>
    <w:rsid w:val="009C4B4A"/>
    <w:rsid w:val="009C5453"/>
    <w:rsid w:val="009C5B05"/>
    <w:rsid w:val="009C5B9B"/>
    <w:rsid w:val="009C5C02"/>
    <w:rsid w:val="009C62B3"/>
    <w:rsid w:val="009C6714"/>
    <w:rsid w:val="009C7236"/>
    <w:rsid w:val="009C7BAA"/>
    <w:rsid w:val="009D1430"/>
    <w:rsid w:val="009D1B89"/>
    <w:rsid w:val="009D1FA7"/>
    <w:rsid w:val="009D201B"/>
    <w:rsid w:val="009D2C2A"/>
    <w:rsid w:val="009D4766"/>
    <w:rsid w:val="009D6445"/>
    <w:rsid w:val="009D689A"/>
    <w:rsid w:val="009E09A7"/>
    <w:rsid w:val="009E1B79"/>
    <w:rsid w:val="009E2641"/>
    <w:rsid w:val="009E2B6F"/>
    <w:rsid w:val="009E3AF5"/>
    <w:rsid w:val="009E4E1C"/>
    <w:rsid w:val="009E57A2"/>
    <w:rsid w:val="009E59B5"/>
    <w:rsid w:val="009E629A"/>
    <w:rsid w:val="009E692D"/>
    <w:rsid w:val="009E6A7A"/>
    <w:rsid w:val="009F00AE"/>
    <w:rsid w:val="009F0C20"/>
    <w:rsid w:val="009F20AD"/>
    <w:rsid w:val="009F29FE"/>
    <w:rsid w:val="009F2DD2"/>
    <w:rsid w:val="009F309D"/>
    <w:rsid w:val="009F413E"/>
    <w:rsid w:val="009F449D"/>
    <w:rsid w:val="009F4EA6"/>
    <w:rsid w:val="009F641D"/>
    <w:rsid w:val="009F6991"/>
    <w:rsid w:val="00A0027A"/>
    <w:rsid w:val="00A00929"/>
    <w:rsid w:val="00A009D4"/>
    <w:rsid w:val="00A0137C"/>
    <w:rsid w:val="00A0165D"/>
    <w:rsid w:val="00A01BB2"/>
    <w:rsid w:val="00A02734"/>
    <w:rsid w:val="00A02E11"/>
    <w:rsid w:val="00A0352B"/>
    <w:rsid w:val="00A04C3C"/>
    <w:rsid w:val="00A05997"/>
    <w:rsid w:val="00A066E7"/>
    <w:rsid w:val="00A06A93"/>
    <w:rsid w:val="00A07099"/>
    <w:rsid w:val="00A0759D"/>
    <w:rsid w:val="00A103E0"/>
    <w:rsid w:val="00A1186A"/>
    <w:rsid w:val="00A1379F"/>
    <w:rsid w:val="00A213E4"/>
    <w:rsid w:val="00A21518"/>
    <w:rsid w:val="00A21773"/>
    <w:rsid w:val="00A2241F"/>
    <w:rsid w:val="00A2280A"/>
    <w:rsid w:val="00A2423E"/>
    <w:rsid w:val="00A263FF"/>
    <w:rsid w:val="00A26B36"/>
    <w:rsid w:val="00A31947"/>
    <w:rsid w:val="00A31952"/>
    <w:rsid w:val="00A33ABA"/>
    <w:rsid w:val="00A340E3"/>
    <w:rsid w:val="00A34188"/>
    <w:rsid w:val="00A3544D"/>
    <w:rsid w:val="00A37A37"/>
    <w:rsid w:val="00A4013C"/>
    <w:rsid w:val="00A40256"/>
    <w:rsid w:val="00A41005"/>
    <w:rsid w:val="00A422F8"/>
    <w:rsid w:val="00A42F66"/>
    <w:rsid w:val="00A46713"/>
    <w:rsid w:val="00A47FD9"/>
    <w:rsid w:val="00A524DE"/>
    <w:rsid w:val="00A53112"/>
    <w:rsid w:val="00A538D1"/>
    <w:rsid w:val="00A54698"/>
    <w:rsid w:val="00A55199"/>
    <w:rsid w:val="00A5629E"/>
    <w:rsid w:val="00A562E0"/>
    <w:rsid w:val="00A57473"/>
    <w:rsid w:val="00A57535"/>
    <w:rsid w:val="00A578F3"/>
    <w:rsid w:val="00A57905"/>
    <w:rsid w:val="00A60410"/>
    <w:rsid w:val="00A6067A"/>
    <w:rsid w:val="00A61D5F"/>
    <w:rsid w:val="00A623F5"/>
    <w:rsid w:val="00A65C90"/>
    <w:rsid w:val="00A6646B"/>
    <w:rsid w:val="00A67F7F"/>
    <w:rsid w:val="00A703F9"/>
    <w:rsid w:val="00A70579"/>
    <w:rsid w:val="00A72CBD"/>
    <w:rsid w:val="00A73D41"/>
    <w:rsid w:val="00A7429A"/>
    <w:rsid w:val="00A75EC5"/>
    <w:rsid w:val="00A76C75"/>
    <w:rsid w:val="00A779D5"/>
    <w:rsid w:val="00A83DAC"/>
    <w:rsid w:val="00A8425F"/>
    <w:rsid w:val="00A84386"/>
    <w:rsid w:val="00A843EB"/>
    <w:rsid w:val="00A8465F"/>
    <w:rsid w:val="00A86368"/>
    <w:rsid w:val="00A86457"/>
    <w:rsid w:val="00A868B1"/>
    <w:rsid w:val="00A87463"/>
    <w:rsid w:val="00A87983"/>
    <w:rsid w:val="00A91490"/>
    <w:rsid w:val="00A91796"/>
    <w:rsid w:val="00A928B6"/>
    <w:rsid w:val="00A93202"/>
    <w:rsid w:val="00A93383"/>
    <w:rsid w:val="00A96971"/>
    <w:rsid w:val="00A96F70"/>
    <w:rsid w:val="00A9721E"/>
    <w:rsid w:val="00A97D7E"/>
    <w:rsid w:val="00AA0652"/>
    <w:rsid w:val="00AA4B98"/>
    <w:rsid w:val="00AA4F85"/>
    <w:rsid w:val="00AA589F"/>
    <w:rsid w:val="00AA6DBD"/>
    <w:rsid w:val="00AB027F"/>
    <w:rsid w:val="00AB12FC"/>
    <w:rsid w:val="00AB1D0C"/>
    <w:rsid w:val="00AB2271"/>
    <w:rsid w:val="00AB50F3"/>
    <w:rsid w:val="00AB62C5"/>
    <w:rsid w:val="00AB66D0"/>
    <w:rsid w:val="00AC0C95"/>
    <w:rsid w:val="00AC0D4E"/>
    <w:rsid w:val="00AC1940"/>
    <w:rsid w:val="00AC1AE1"/>
    <w:rsid w:val="00AC20E3"/>
    <w:rsid w:val="00AC273F"/>
    <w:rsid w:val="00AC4C7C"/>
    <w:rsid w:val="00AC4E66"/>
    <w:rsid w:val="00AC56E4"/>
    <w:rsid w:val="00AC5F96"/>
    <w:rsid w:val="00AC6889"/>
    <w:rsid w:val="00AC6E37"/>
    <w:rsid w:val="00AC6FDA"/>
    <w:rsid w:val="00AD1E09"/>
    <w:rsid w:val="00AD25AE"/>
    <w:rsid w:val="00AD286A"/>
    <w:rsid w:val="00AD28DC"/>
    <w:rsid w:val="00AD291C"/>
    <w:rsid w:val="00AD4A39"/>
    <w:rsid w:val="00AD61DF"/>
    <w:rsid w:val="00AD6400"/>
    <w:rsid w:val="00AD6410"/>
    <w:rsid w:val="00AD67AC"/>
    <w:rsid w:val="00AD6C6A"/>
    <w:rsid w:val="00AD7924"/>
    <w:rsid w:val="00AE0E74"/>
    <w:rsid w:val="00AE31E6"/>
    <w:rsid w:val="00AE4097"/>
    <w:rsid w:val="00AE49FE"/>
    <w:rsid w:val="00AF2327"/>
    <w:rsid w:val="00AF395D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D13"/>
    <w:rsid w:val="00B01FCF"/>
    <w:rsid w:val="00B02819"/>
    <w:rsid w:val="00B10E37"/>
    <w:rsid w:val="00B12458"/>
    <w:rsid w:val="00B12C60"/>
    <w:rsid w:val="00B1368F"/>
    <w:rsid w:val="00B1396E"/>
    <w:rsid w:val="00B147BF"/>
    <w:rsid w:val="00B14EB2"/>
    <w:rsid w:val="00B14ED0"/>
    <w:rsid w:val="00B154A9"/>
    <w:rsid w:val="00B15E42"/>
    <w:rsid w:val="00B16571"/>
    <w:rsid w:val="00B16708"/>
    <w:rsid w:val="00B17139"/>
    <w:rsid w:val="00B206B1"/>
    <w:rsid w:val="00B20BE0"/>
    <w:rsid w:val="00B217E6"/>
    <w:rsid w:val="00B2291F"/>
    <w:rsid w:val="00B23FF5"/>
    <w:rsid w:val="00B2532E"/>
    <w:rsid w:val="00B2544B"/>
    <w:rsid w:val="00B25EEF"/>
    <w:rsid w:val="00B260A9"/>
    <w:rsid w:val="00B27EF0"/>
    <w:rsid w:val="00B31726"/>
    <w:rsid w:val="00B330F1"/>
    <w:rsid w:val="00B3311F"/>
    <w:rsid w:val="00B33962"/>
    <w:rsid w:val="00B34536"/>
    <w:rsid w:val="00B358D5"/>
    <w:rsid w:val="00B358E6"/>
    <w:rsid w:val="00B3715F"/>
    <w:rsid w:val="00B37B47"/>
    <w:rsid w:val="00B423BB"/>
    <w:rsid w:val="00B42601"/>
    <w:rsid w:val="00B430AF"/>
    <w:rsid w:val="00B43C0A"/>
    <w:rsid w:val="00B4469F"/>
    <w:rsid w:val="00B4511E"/>
    <w:rsid w:val="00B45540"/>
    <w:rsid w:val="00B45C0B"/>
    <w:rsid w:val="00B45CFD"/>
    <w:rsid w:val="00B46526"/>
    <w:rsid w:val="00B47138"/>
    <w:rsid w:val="00B505B6"/>
    <w:rsid w:val="00B505C2"/>
    <w:rsid w:val="00B50AB8"/>
    <w:rsid w:val="00B50DA3"/>
    <w:rsid w:val="00B526F0"/>
    <w:rsid w:val="00B561B2"/>
    <w:rsid w:val="00B56A44"/>
    <w:rsid w:val="00B609CD"/>
    <w:rsid w:val="00B62BBE"/>
    <w:rsid w:val="00B656EE"/>
    <w:rsid w:val="00B6601E"/>
    <w:rsid w:val="00B663AD"/>
    <w:rsid w:val="00B671FA"/>
    <w:rsid w:val="00B70607"/>
    <w:rsid w:val="00B707D9"/>
    <w:rsid w:val="00B70C3F"/>
    <w:rsid w:val="00B71075"/>
    <w:rsid w:val="00B72AEA"/>
    <w:rsid w:val="00B72DAB"/>
    <w:rsid w:val="00B73DEC"/>
    <w:rsid w:val="00B75440"/>
    <w:rsid w:val="00B75974"/>
    <w:rsid w:val="00B75EDD"/>
    <w:rsid w:val="00B80045"/>
    <w:rsid w:val="00B803D8"/>
    <w:rsid w:val="00B82C9E"/>
    <w:rsid w:val="00B83696"/>
    <w:rsid w:val="00B84087"/>
    <w:rsid w:val="00B860EF"/>
    <w:rsid w:val="00B864C3"/>
    <w:rsid w:val="00B8771C"/>
    <w:rsid w:val="00B9507B"/>
    <w:rsid w:val="00B95208"/>
    <w:rsid w:val="00B95D82"/>
    <w:rsid w:val="00B96673"/>
    <w:rsid w:val="00B96FA4"/>
    <w:rsid w:val="00B97B36"/>
    <w:rsid w:val="00BA1363"/>
    <w:rsid w:val="00BA1EA6"/>
    <w:rsid w:val="00BA2580"/>
    <w:rsid w:val="00BA3A42"/>
    <w:rsid w:val="00BA5156"/>
    <w:rsid w:val="00BA5A53"/>
    <w:rsid w:val="00BA6D87"/>
    <w:rsid w:val="00BA6E0B"/>
    <w:rsid w:val="00BB0156"/>
    <w:rsid w:val="00BB03D6"/>
    <w:rsid w:val="00BB1773"/>
    <w:rsid w:val="00BB1D69"/>
    <w:rsid w:val="00BB4241"/>
    <w:rsid w:val="00BB475D"/>
    <w:rsid w:val="00BB59FC"/>
    <w:rsid w:val="00BB6013"/>
    <w:rsid w:val="00BB6DC3"/>
    <w:rsid w:val="00BC0371"/>
    <w:rsid w:val="00BC0CB1"/>
    <w:rsid w:val="00BC0F4D"/>
    <w:rsid w:val="00BC1232"/>
    <w:rsid w:val="00BC15DD"/>
    <w:rsid w:val="00BC1E52"/>
    <w:rsid w:val="00BC3C72"/>
    <w:rsid w:val="00BC4A91"/>
    <w:rsid w:val="00BC552E"/>
    <w:rsid w:val="00BC6DFE"/>
    <w:rsid w:val="00BC7120"/>
    <w:rsid w:val="00BC718A"/>
    <w:rsid w:val="00BC748C"/>
    <w:rsid w:val="00BD0CD2"/>
    <w:rsid w:val="00BD2593"/>
    <w:rsid w:val="00BD361C"/>
    <w:rsid w:val="00BD484C"/>
    <w:rsid w:val="00BD4916"/>
    <w:rsid w:val="00BD5D4B"/>
    <w:rsid w:val="00BD7437"/>
    <w:rsid w:val="00BD77F4"/>
    <w:rsid w:val="00BE0487"/>
    <w:rsid w:val="00BE061E"/>
    <w:rsid w:val="00BE16A9"/>
    <w:rsid w:val="00BE17D1"/>
    <w:rsid w:val="00BE235E"/>
    <w:rsid w:val="00BE23A2"/>
    <w:rsid w:val="00BE2789"/>
    <w:rsid w:val="00BE2B1C"/>
    <w:rsid w:val="00BE2EB9"/>
    <w:rsid w:val="00BE2F89"/>
    <w:rsid w:val="00BE3142"/>
    <w:rsid w:val="00BE4B27"/>
    <w:rsid w:val="00BE6880"/>
    <w:rsid w:val="00BE69BE"/>
    <w:rsid w:val="00BE6E71"/>
    <w:rsid w:val="00BE7051"/>
    <w:rsid w:val="00BF0CFA"/>
    <w:rsid w:val="00BF18ED"/>
    <w:rsid w:val="00BF2629"/>
    <w:rsid w:val="00BF43BD"/>
    <w:rsid w:val="00BF44E2"/>
    <w:rsid w:val="00BF48A9"/>
    <w:rsid w:val="00BF4AC1"/>
    <w:rsid w:val="00BF4E44"/>
    <w:rsid w:val="00BF7CB9"/>
    <w:rsid w:val="00C0065C"/>
    <w:rsid w:val="00C05570"/>
    <w:rsid w:val="00C07410"/>
    <w:rsid w:val="00C10496"/>
    <w:rsid w:val="00C10772"/>
    <w:rsid w:val="00C11F32"/>
    <w:rsid w:val="00C12CFF"/>
    <w:rsid w:val="00C144A2"/>
    <w:rsid w:val="00C17193"/>
    <w:rsid w:val="00C17750"/>
    <w:rsid w:val="00C17F4C"/>
    <w:rsid w:val="00C22377"/>
    <w:rsid w:val="00C22624"/>
    <w:rsid w:val="00C227EE"/>
    <w:rsid w:val="00C239A8"/>
    <w:rsid w:val="00C24003"/>
    <w:rsid w:val="00C2422A"/>
    <w:rsid w:val="00C27EA8"/>
    <w:rsid w:val="00C27F2F"/>
    <w:rsid w:val="00C30418"/>
    <w:rsid w:val="00C30AC8"/>
    <w:rsid w:val="00C3173E"/>
    <w:rsid w:val="00C31A9B"/>
    <w:rsid w:val="00C327AA"/>
    <w:rsid w:val="00C32CBD"/>
    <w:rsid w:val="00C33BC0"/>
    <w:rsid w:val="00C34909"/>
    <w:rsid w:val="00C3610A"/>
    <w:rsid w:val="00C37760"/>
    <w:rsid w:val="00C37BD2"/>
    <w:rsid w:val="00C4027C"/>
    <w:rsid w:val="00C412AF"/>
    <w:rsid w:val="00C4285D"/>
    <w:rsid w:val="00C44E96"/>
    <w:rsid w:val="00C465DE"/>
    <w:rsid w:val="00C5124B"/>
    <w:rsid w:val="00C514CD"/>
    <w:rsid w:val="00C51D83"/>
    <w:rsid w:val="00C533FF"/>
    <w:rsid w:val="00C54B7A"/>
    <w:rsid w:val="00C54E69"/>
    <w:rsid w:val="00C54F7D"/>
    <w:rsid w:val="00C566BC"/>
    <w:rsid w:val="00C56747"/>
    <w:rsid w:val="00C5770B"/>
    <w:rsid w:val="00C5797A"/>
    <w:rsid w:val="00C57B29"/>
    <w:rsid w:val="00C6060A"/>
    <w:rsid w:val="00C62C82"/>
    <w:rsid w:val="00C63019"/>
    <w:rsid w:val="00C6486A"/>
    <w:rsid w:val="00C64B69"/>
    <w:rsid w:val="00C64E84"/>
    <w:rsid w:val="00C67B69"/>
    <w:rsid w:val="00C70FBF"/>
    <w:rsid w:val="00C71C97"/>
    <w:rsid w:val="00C7320C"/>
    <w:rsid w:val="00C74032"/>
    <w:rsid w:val="00C74BFA"/>
    <w:rsid w:val="00C75B49"/>
    <w:rsid w:val="00C761BD"/>
    <w:rsid w:val="00C80335"/>
    <w:rsid w:val="00C823F9"/>
    <w:rsid w:val="00C82C29"/>
    <w:rsid w:val="00C8445E"/>
    <w:rsid w:val="00C8600C"/>
    <w:rsid w:val="00C86936"/>
    <w:rsid w:val="00C923DD"/>
    <w:rsid w:val="00C9457C"/>
    <w:rsid w:val="00C9538F"/>
    <w:rsid w:val="00C97C3A"/>
    <w:rsid w:val="00C97EB9"/>
    <w:rsid w:val="00CA132B"/>
    <w:rsid w:val="00CA2499"/>
    <w:rsid w:val="00CA2E28"/>
    <w:rsid w:val="00CA3645"/>
    <w:rsid w:val="00CA4729"/>
    <w:rsid w:val="00CA6103"/>
    <w:rsid w:val="00CA7A21"/>
    <w:rsid w:val="00CA7D1A"/>
    <w:rsid w:val="00CB0909"/>
    <w:rsid w:val="00CB4151"/>
    <w:rsid w:val="00CB493F"/>
    <w:rsid w:val="00CB5970"/>
    <w:rsid w:val="00CB5AE4"/>
    <w:rsid w:val="00CB66CC"/>
    <w:rsid w:val="00CB6AD7"/>
    <w:rsid w:val="00CB74FE"/>
    <w:rsid w:val="00CC26F9"/>
    <w:rsid w:val="00CC394E"/>
    <w:rsid w:val="00CC444D"/>
    <w:rsid w:val="00CC6102"/>
    <w:rsid w:val="00CC6330"/>
    <w:rsid w:val="00CC6543"/>
    <w:rsid w:val="00CC6A50"/>
    <w:rsid w:val="00CC7795"/>
    <w:rsid w:val="00CC7F01"/>
    <w:rsid w:val="00CD1196"/>
    <w:rsid w:val="00CD1628"/>
    <w:rsid w:val="00CD17C3"/>
    <w:rsid w:val="00CD191F"/>
    <w:rsid w:val="00CD1D2C"/>
    <w:rsid w:val="00CD253D"/>
    <w:rsid w:val="00CD3FD1"/>
    <w:rsid w:val="00CD5084"/>
    <w:rsid w:val="00CD5768"/>
    <w:rsid w:val="00CD58A2"/>
    <w:rsid w:val="00CD6BBE"/>
    <w:rsid w:val="00CE1C77"/>
    <w:rsid w:val="00CE1E49"/>
    <w:rsid w:val="00CE2529"/>
    <w:rsid w:val="00CE2CAE"/>
    <w:rsid w:val="00CE2DEA"/>
    <w:rsid w:val="00CE37B6"/>
    <w:rsid w:val="00CE52BA"/>
    <w:rsid w:val="00CE59B4"/>
    <w:rsid w:val="00CE5DD3"/>
    <w:rsid w:val="00CE6443"/>
    <w:rsid w:val="00CF0870"/>
    <w:rsid w:val="00CF29A5"/>
    <w:rsid w:val="00CF3BAD"/>
    <w:rsid w:val="00CF49B0"/>
    <w:rsid w:val="00CF6339"/>
    <w:rsid w:val="00CF6629"/>
    <w:rsid w:val="00CF6F39"/>
    <w:rsid w:val="00CF739D"/>
    <w:rsid w:val="00CF798A"/>
    <w:rsid w:val="00D01519"/>
    <w:rsid w:val="00D01881"/>
    <w:rsid w:val="00D02686"/>
    <w:rsid w:val="00D028EC"/>
    <w:rsid w:val="00D030D8"/>
    <w:rsid w:val="00D03AC1"/>
    <w:rsid w:val="00D04897"/>
    <w:rsid w:val="00D04BE1"/>
    <w:rsid w:val="00D04E49"/>
    <w:rsid w:val="00D061F4"/>
    <w:rsid w:val="00D07858"/>
    <w:rsid w:val="00D07C87"/>
    <w:rsid w:val="00D10D34"/>
    <w:rsid w:val="00D11473"/>
    <w:rsid w:val="00D11B4C"/>
    <w:rsid w:val="00D11F6D"/>
    <w:rsid w:val="00D127F6"/>
    <w:rsid w:val="00D12FCE"/>
    <w:rsid w:val="00D13210"/>
    <w:rsid w:val="00D14F79"/>
    <w:rsid w:val="00D159F1"/>
    <w:rsid w:val="00D1654F"/>
    <w:rsid w:val="00D169EF"/>
    <w:rsid w:val="00D177C5"/>
    <w:rsid w:val="00D20EA6"/>
    <w:rsid w:val="00D210E8"/>
    <w:rsid w:val="00D21DC6"/>
    <w:rsid w:val="00D23287"/>
    <w:rsid w:val="00D23F3F"/>
    <w:rsid w:val="00D247F7"/>
    <w:rsid w:val="00D26505"/>
    <w:rsid w:val="00D26902"/>
    <w:rsid w:val="00D26D25"/>
    <w:rsid w:val="00D27538"/>
    <w:rsid w:val="00D275D0"/>
    <w:rsid w:val="00D34546"/>
    <w:rsid w:val="00D34A76"/>
    <w:rsid w:val="00D35ADE"/>
    <w:rsid w:val="00D41489"/>
    <w:rsid w:val="00D422B9"/>
    <w:rsid w:val="00D42EE3"/>
    <w:rsid w:val="00D43453"/>
    <w:rsid w:val="00D43B89"/>
    <w:rsid w:val="00D43FDB"/>
    <w:rsid w:val="00D4567B"/>
    <w:rsid w:val="00D46C29"/>
    <w:rsid w:val="00D47508"/>
    <w:rsid w:val="00D566DB"/>
    <w:rsid w:val="00D56FA4"/>
    <w:rsid w:val="00D57434"/>
    <w:rsid w:val="00D60EA7"/>
    <w:rsid w:val="00D64B40"/>
    <w:rsid w:val="00D65136"/>
    <w:rsid w:val="00D65414"/>
    <w:rsid w:val="00D6705A"/>
    <w:rsid w:val="00D70164"/>
    <w:rsid w:val="00D716CD"/>
    <w:rsid w:val="00D731C0"/>
    <w:rsid w:val="00D743BE"/>
    <w:rsid w:val="00D7605F"/>
    <w:rsid w:val="00D761AF"/>
    <w:rsid w:val="00D76BE6"/>
    <w:rsid w:val="00D76CA1"/>
    <w:rsid w:val="00D77269"/>
    <w:rsid w:val="00D7752D"/>
    <w:rsid w:val="00D8169D"/>
    <w:rsid w:val="00D82A5C"/>
    <w:rsid w:val="00D85002"/>
    <w:rsid w:val="00D85946"/>
    <w:rsid w:val="00D860AA"/>
    <w:rsid w:val="00D87C4B"/>
    <w:rsid w:val="00D91439"/>
    <w:rsid w:val="00D91CB6"/>
    <w:rsid w:val="00D9360E"/>
    <w:rsid w:val="00D94D4E"/>
    <w:rsid w:val="00D959E8"/>
    <w:rsid w:val="00D976C5"/>
    <w:rsid w:val="00D97A9D"/>
    <w:rsid w:val="00D97E92"/>
    <w:rsid w:val="00DA0578"/>
    <w:rsid w:val="00DA2B4D"/>
    <w:rsid w:val="00DA3420"/>
    <w:rsid w:val="00DA38B2"/>
    <w:rsid w:val="00DA38C3"/>
    <w:rsid w:val="00DA46AE"/>
    <w:rsid w:val="00DA6405"/>
    <w:rsid w:val="00DA75D4"/>
    <w:rsid w:val="00DB08FF"/>
    <w:rsid w:val="00DB301F"/>
    <w:rsid w:val="00DB3A92"/>
    <w:rsid w:val="00DB40CD"/>
    <w:rsid w:val="00DB4D38"/>
    <w:rsid w:val="00DB4F53"/>
    <w:rsid w:val="00DB5243"/>
    <w:rsid w:val="00DB721D"/>
    <w:rsid w:val="00DB75A0"/>
    <w:rsid w:val="00DC01FF"/>
    <w:rsid w:val="00DC4456"/>
    <w:rsid w:val="00DC7E4B"/>
    <w:rsid w:val="00DD102C"/>
    <w:rsid w:val="00DD46A4"/>
    <w:rsid w:val="00DD5795"/>
    <w:rsid w:val="00DD61DC"/>
    <w:rsid w:val="00DD6EA1"/>
    <w:rsid w:val="00DE0908"/>
    <w:rsid w:val="00DE35A6"/>
    <w:rsid w:val="00DE3DCA"/>
    <w:rsid w:val="00DE685A"/>
    <w:rsid w:val="00DF0499"/>
    <w:rsid w:val="00DF10E3"/>
    <w:rsid w:val="00DF2959"/>
    <w:rsid w:val="00DF2F5A"/>
    <w:rsid w:val="00DF3272"/>
    <w:rsid w:val="00DF53B7"/>
    <w:rsid w:val="00DF72D2"/>
    <w:rsid w:val="00DF733C"/>
    <w:rsid w:val="00DF7525"/>
    <w:rsid w:val="00DF7EC8"/>
    <w:rsid w:val="00E00018"/>
    <w:rsid w:val="00E00AB9"/>
    <w:rsid w:val="00E01882"/>
    <w:rsid w:val="00E05036"/>
    <w:rsid w:val="00E05750"/>
    <w:rsid w:val="00E05D7A"/>
    <w:rsid w:val="00E05FCB"/>
    <w:rsid w:val="00E10ACC"/>
    <w:rsid w:val="00E1201D"/>
    <w:rsid w:val="00E12762"/>
    <w:rsid w:val="00E138AD"/>
    <w:rsid w:val="00E14B76"/>
    <w:rsid w:val="00E152B0"/>
    <w:rsid w:val="00E15659"/>
    <w:rsid w:val="00E15AFA"/>
    <w:rsid w:val="00E16759"/>
    <w:rsid w:val="00E16CFD"/>
    <w:rsid w:val="00E20FDD"/>
    <w:rsid w:val="00E216FE"/>
    <w:rsid w:val="00E22E47"/>
    <w:rsid w:val="00E2306E"/>
    <w:rsid w:val="00E24AAB"/>
    <w:rsid w:val="00E24C0F"/>
    <w:rsid w:val="00E251D5"/>
    <w:rsid w:val="00E2604C"/>
    <w:rsid w:val="00E30F7B"/>
    <w:rsid w:val="00E31498"/>
    <w:rsid w:val="00E31DC0"/>
    <w:rsid w:val="00E32DC5"/>
    <w:rsid w:val="00E3334A"/>
    <w:rsid w:val="00E33F41"/>
    <w:rsid w:val="00E35332"/>
    <w:rsid w:val="00E35767"/>
    <w:rsid w:val="00E369E0"/>
    <w:rsid w:val="00E41644"/>
    <w:rsid w:val="00E42875"/>
    <w:rsid w:val="00E42C04"/>
    <w:rsid w:val="00E43A48"/>
    <w:rsid w:val="00E45613"/>
    <w:rsid w:val="00E45CB0"/>
    <w:rsid w:val="00E46FC3"/>
    <w:rsid w:val="00E501C1"/>
    <w:rsid w:val="00E506E9"/>
    <w:rsid w:val="00E5071E"/>
    <w:rsid w:val="00E5098A"/>
    <w:rsid w:val="00E5170C"/>
    <w:rsid w:val="00E525B7"/>
    <w:rsid w:val="00E5517C"/>
    <w:rsid w:val="00E5608C"/>
    <w:rsid w:val="00E603CE"/>
    <w:rsid w:val="00E62A13"/>
    <w:rsid w:val="00E65036"/>
    <w:rsid w:val="00E6696B"/>
    <w:rsid w:val="00E678B3"/>
    <w:rsid w:val="00E67F96"/>
    <w:rsid w:val="00E7058E"/>
    <w:rsid w:val="00E705AC"/>
    <w:rsid w:val="00E71552"/>
    <w:rsid w:val="00E71DBD"/>
    <w:rsid w:val="00E750BB"/>
    <w:rsid w:val="00E75611"/>
    <w:rsid w:val="00E80EFF"/>
    <w:rsid w:val="00E811E7"/>
    <w:rsid w:val="00E81659"/>
    <w:rsid w:val="00E83233"/>
    <w:rsid w:val="00E8466E"/>
    <w:rsid w:val="00E84872"/>
    <w:rsid w:val="00E8532E"/>
    <w:rsid w:val="00E853BE"/>
    <w:rsid w:val="00E8555F"/>
    <w:rsid w:val="00E85A5D"/>
    <w:rsid w:val="00E86456"/>
    <w:rsid w:val="00E86D29"/>
    <w:rsid w:val="00E878D9"/>
    <w:rsid w:val="00E9091E"/>
    <w:rsid w:val="00E915EA"/>
    <w:rsid w:val="00E923ED"/>
    <w:rsid w:val="00E95ABF"/>
    <w:rsid w:val="00E97E7D"/>
    <w:rsid w:val="00EA076B"/>
    <w:rsid w:val="00EA08BF"/>
    <w:rsid w:val="00EA0E10"/>
    <w:rsid w:val="00EA1076"/>
    <w:rsid w:val="00EA315D"/>
    <w:rsid w:val="00EA4E39"/>
    <w:rsid w:val="00EA5421"/>
    <w:rsid w:val="00EA7BC6"/>
    <w:rsid w:val="00EA7D17"/>
    <w:rsid w:val="00EA7E1E"/>
    <w:rsid w:val="00EB048D"/>
    <w:rsid w:val="00EB0B66"/>
    <w:rsid w:val="00EB124F"/>
    <w:rsid w:val="00EB21D1"/>
    <w:rsid w:val="00EB308C"/>
    <w:rsid w:val="00EB3F75"/>
    <w:rsid w:val="00EB41A6"/>
    <w:rsid w:val="00EB4E70"/>
    <w:rsid w:val="00EB6650"/>
    <w:rsid w:val="00EB674E"/>
    <w:rsid w:val="00EC1E25"/>
    <w:rsid w:val="00EC3326"/>
    <w:rsid w:val="00EC4387"/>
    <w:rsid w:val="00EC476B"/>
    <w:rsid w:val="00EC5215"/>
    <w:rsid w:val="00EC604F"/>
    <w:rsid w:val="00EC613D"/>
    <w:rsid w:val="00EC642A"/>
    <w:rsid w:val="00EC7C55"/>
    <w:rsid w:val="00ED2A39"/>
    <w:rsid w:val="00ED3132"/>
    <w:rsid w:val="00ED47FB"/>
    <w:rsid w:val="00ED607F"/>
    <w:rsid w:val="00ED7655"/>
    <w:rsid w:val="00EE0916"/>
    <w:rsid w:val="00EE1D8B"/>
    <w:rsid w:val="00EE27F8"/>
    <w:rsid w:val="00EE3ECB"/>
    <w:rsid w:val="00EE561D"/>
    <w:rsid w:val="00EE57EC"/>
    <w:rsid w:val="00EE7A52"/>
    <w:rsid w:val="00EF2345"/>
    <w:rsid w:val="00EF3FB0"/>
    <w:rsid w:val="00EF5E4F"/>
    <w:rsid w:val="00EF5EE3"/>
    <w:rsid w:val="00EF6D98"/>
    <w:rsid w:val="00F00DB9"/>
    <w:rsid w:val="00F01DD8"/>
    <w:rsid w:val="00F025DC"/>
    <w:rsid w:val="00F034C7"/>
    <w:rsid w:val="00F05710"/>
    <w:rsid w:val="00F06041"/>
    <w:rsid w:val="00F06FDC"/>
    <w:rsid w:val="00F07181"/>
    <w:rsid w:val="00F108E9"/>
    <w:rsid w:val="00F10A5F"/>
    <w:rsid w:val="00F11104"/>
    <w:rsid w:val="00F12778"/>
    <w:rsid w:val="00F127B6"/>
    <w:rsid w:val="00F1311B"/>
    <w:rsid w:val="00F158F8"/>
    <w:rsid w:val="00F15F90"/>
    <w:rsid w:val="00F16F4E"/>
    <w:rsid w:val="00F17C56"/>
    <w:rsid w:val="00F206DB"/>
    <w:rsid w:val="00F20D11"/>
    <w:rsid w:val="00F2293F"/>
    <w:rsid w:val="00F229C1"/>
    <w:rsid w:val="00F2365A"/>
    <w:rsid w:val="00F23C36"/>
    <w:rsid w:val="00F244D9"/>
    <w:rsid w:val="00F249CE"/>
    <w:rsid w:val="00F251FB"/>
    <w:rsid w:val="00F25469"/>
    <w:rsid w:val="00F26659"/>
    <w:rsid w:val="00F26AAF"/>
    <w:rsid w:val="00F27F65"/>
    <w:rsid w:val="00F32A1A"/>
    <w:rsid w:val="00F35394"/>
    <w:rsid w:val="00F36291"/>
    <w:rsid w:val="00F36435"/>
    <w:rsid w:val="00F36AF7"/>
    <w:rsid w:val="00F37AB7"/>
    <w:rsid w:val="00F40379"/>
    <w:rsid w:val="00F425D2"/>
    <w:rsid w:val="00F435F8"/>
    <w:rsid w:val="00F43A36"/>
    <w:rsid w:val="00F44459"/>
    <w:rsid w:val="00F451BD"/>
    <w:rsid w:val="00F4615B"/>
    <w:rsid w:val="00F469B3"/>
    <w:rsid w:val="00F53C60"/>
    <w:rsid w:val="00F5713E"/>
    <w:rsid w:val="00F60352"/>
    <w:rsid w:val="00F66702"/>
    <w:rsid w:val="00F66AB5"/>
    <w:rsid w:val="00F6702A"/>
    <w:rsid w:val="00F67A62"/>
    <w:rsid w:val="00F71003"/>
    <w:rsid w:val="00F71132"/>
    <w:rsid w:val="00F7294B"/>
    <w:rsid w:val="00F729F4"/>
    <w:rsid w:val="00F7494D"/>
    <w:rsid w:val="00F755FB"/>
    <w:rsid w:val="00F756FD"/>
    <w:rsid w:val="00F76F71"/>
    <w:rsid w:val="00F802F7"/>
    <w:rsid w:val="00F80F92"/>
    <w:rsid w:val="00F81992"/>
    <w:rsid w:val="00F81F91"/>
    <w:rsid w:val="00F8257D"/>
    <w:rsid w:val="00F830EF"/>
    <w:rsid w:val="00F84E09"/>
    <w:rsid w:val="00F85C85"/>
    <w:rsid w:val="00F86E36"/>
    <w:rsid w:val="00F87204"/>
    <w:rsid w:val="00F913F0"/>
    <w:rsid w:val="00F92067"/>
    <w:rsid w:val="00F92EC6"/>
    <w:rsid w:val="00F937C4"/>
    <w:rsid w:val="00F938D6"/>
    <w:rsid w:val="00F93CF5"/>
    <w:rsid w:val="00F97C82"/>
    <w:rsid w:val="00F97E6C"/>
    <w:rsid w:val="00FA0896"/>
    <w:rsid w:val="00FA19DF"/>
    <w:rsid w:val="00FA2BAE"/>
    <w:rsid w:val="00FA38FA"/>
    <w:rsid w:val="00FA4E6D"/>
    <w:rsid w:val="00FA5BBC"/>
    <w:rsid w:val="00FA6715"/>
    <w:rsid w:val="00FA6A8E"/>
    <w:rsid w:val="00FB1496"/>
    <w:rsid w:val="00FB1EC8"/>
    <w:rsid w:val="00FB280E"/>
    <w:rsid w:val="00FB3130"/>
    <w:rsid w:val="00FB420C"/>
    <w:rsid w:val="00FB4CFE"/>
    <w:rsid w:val="00FB5E17"/>
    <w:rsid w:val="00FB5EE2"/>
    <w:rsid w:val="00FB78CE"/>
    <w:rsid w:val="00FC118C"/>
    <w:rsid w:val="00FC15BA"/>
    <w:rsid w:val="00FC2479"/>
    <w:rsid w:val="00FC614E"/>
    <w:rsid w:val="00FC644A"/>
    <w:rsid w:val="00FC7D02"/>
    <w:rsid w:val="00FD07DD"/>
    <w:rsid w:val="00FD0B4E"/>
    <w:rsid w:val="00FD1040"/>
    <w:rsid w:val="00FD23FE"/>
    <w:rsid w:val="00FD3157"/>
    <w:rsid w:val="00FD4350"/>
    <w:rsid w:val="00FD5097"/>
    <w:rsid w:val="00FD5AFC"/>
    <w:rsid w:val="00FD5BF6"/>
    <w:rsid w:val="00FD6103"/>
    <w:rsid w:val="00FD61C5"/>
    <w:rsid w:val="00FD6648"/>
    <w:rsid w:val="00FD77CD"/>
    <w:rsid w:val="00FE1B34"/>
    <w:rsid w:val="00FE26C4"/>
    <w:rsid w:val="00FE452B"/>
    <w:rsid w:val="00FE4D63"/>
    <w:rsid w:val="00FE5279"/>
    <w:rsid w:val="00FE6E12"/>
    <w:rsid w:val="00FF00F1"/>
    <w:rsid w:val="00FF08D7"/>
    <w:rsid w:val="00FF141D"/>
    <w:rsid w:val="00FF1801"/>
    <w:rsid w:val="00FF1ED7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A1F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F29A5"/>
    <w:rPr>
      <w:rFonts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F29A5"/>
    <w:rPr>
      <w:rFonts w:cs="Times New Roman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F29A5"/>
    <w:rPr>
      <w:rFonts w:cs="Times New Roman"/>
      <w:sz w:val="16"/>
      <w:szCs w:val="16"/>
    </w:rPr>
  </w:style>
  <w:style w:type="character" w:styleId="Strong">
    <w:name w:val="Strong"/>
    <w:basedOn w:val="DefaultParagraphFont"/>
    <w:uiPriority w:val="99"/>
    <w:qFormat/>
    <w:rsid w:val="00666A1F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BodyText2">
    <w:name w:val="Body Text 2"/>
    <w:basedOn w:val="Normal"/>
    <w:link w:val="BodyText2Char"/>
    <w:uiPriority w:val="99"/>
    <w:rsid w:val="00666A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F29A5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F29A5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666A1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F29A5"/>
    <w:rPr>
      <w:rFonts w:cs="Times New Roman"/>
      <w:sz w:val="20"/>
      <w:szCs w:val="20"/>
    </w:rPr>
  </w:style>
  <w:style w:type="character" w:styleId="LineNumber">
    <w:name w:val="line number"/>
    <w:basedOn w:val="DefaultParagraphFont"/>
    <w:uiPriority w:val="99"/>
    <w:rsid w:val="00844DF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F29A5"/>
    <w:rPr>
      <w:rFonts w:cs="Times New Roman"/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B1713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B17139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212FB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F29A5"/>
    <w:rPr>
      <w:rFonts w:cs="Times New Roman"/>
      <w:sz w:val="20"/>
      <w:szCs w:val="20"/>
    </w:rPr>
  </w:style>
  <w:style w:type="paragraph" w:customStyle="1" w:styleId="a">
    <w:name w:val="Комментарий"/>
    <w:basedOn w:val="Normal"/>
    <w:next w:val="Normal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0">
    <w:name w:val="Статья"/>
    <w:basedOn w:val="Normal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1">
    <w:name w:val="Абзац"/>
    <w:uiPriority w:val="99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2">
    <w:name w:val="Всегда"/>
    <w:basedOn w:val="Normal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80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2910</TotalTime>
  <Pages>2</Pages>
  <Words>662</Words>
  <Characters>3774</Characters>
  <Application>Microsoft Office Outlook</Application>
  <DocSecurity>0</DocSecurity>
  <Lines>0</Lines>
  <Paragraphs>0</Paragraphs>
  <ScaleCrop>false</ScaleCrop>
  <Company>Администрация Советский Район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FuckYouBill</cp:lastModifiedBy>
  <cp:revision>415</cp:revision>
  <cp:lastPrinted>2011-09-02T20:09:00Z</cp:lastPrinted>
  <dcterms:created xsi:type="dcterms:W3CDTF">2017-06-13T06:43:00Z</dcterms:created>
  <dcterms:modified xsi:type="dcterms:W3CDTF">2011-09-02T21:37:00Z</dcterms:modified>
</cp:coreProperties>
</file>